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055D25" w14:textId="5790D388" w:rsidR="00B208FF" w:rsidRDefault="00B208FF" w:rsidP="00355EA2">
      <w:pPr>
        <w:pBdr>
          <w:bottom w:val="single" w:sz="4" w:space="1" w:color="auto"/>
        </w:pBdr>
        <w:tabs>
          <w:tab w:val="left" w:pos="3969"/>
          <w:tab w:val="right" w:pos="9214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>
        <w:rPr>
          <w:rFonts w:eastAsia="ＭＳ 明朝" w:cs="Arial"/>
          <w:b/>
          <w:sz w:val="24"/>
          <w:szCs w:val="24"/>
          <w:lang w:eastAsia="ja-JP"/>
        </w:rPr>
        <w:t>3GPP TSG-SA WG1 Meeting #10</w:t>
      </w:r>
      <w:r w:rsidR="00917763">
        <w:rPr>
          <w:rFonts w:eastAsia="ＭＳ 明朝" w:cs="Arial"/>
          <w:b/>
          <w:sz w:val="24"/>
          <w:szCs w:val="24"/>
          <w:lang w:eastAsia="ja-JP"/>
        </w:rPr>
        <w:t>8</w:t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 w:rsidRPr="00BB5AE1">
        <w:rPr>
          <w:rFonts w:eastAsia="ＭＳ 明朝" w:cs="Arial"/>
          <w:b/>
          <w:sz w:val="24"/>
          <w:szCs w:val="24"/>
          <w:lang w:eastAsia="ja-JP"/>
        </w:rPr>
        <w:tab/>
      </w:r>
      <w:r w:rsidR="0022085B">
        <w:rPr>
          <w:rFonts w:eastAsia="ＭＳ 明朝" w:cs="Arial"/>
          <w:b/>
          <w:sz w:val="24"/>
          <w:szCs w:val="24"/>
          <w:lang w:eastAsia="ja-JP"/>
        </w:rPr>
        <w:tab/>
      </w:r>
      <w:r w:rsidRPr="00BB5AE1">
        <w:rPr>
          <w:rFonts w:eastAsia="ＭＳ 明朝" w:cs="Arial"/>
          <w:b/>
          <w:sz w:val="24"/>
          <w:szCs w:val="24"/>
          <w:lang w:eastAsia="ja-JP"/>
        </w:rPr>
        <w:t>S1-2</w:t>
      </w:r>
      <w:r w:rsidR="005B5711" w:rsidRPr="00BB5AE1">
        <w:rPr>
          <w:rFonts w:eastAsia="ＭＳ 明朝" w:cs="Arial"/>
          <w:b/>
          <w:sz w:val="24"/>
          <w:szCs w:val="24"/>
          <w:lang w:eastAsia="ja-JP"/>
        </w:rPr>
        <w:t>4</w:t>
      </w:r>
      <w:r w:rsidR="00E35B52">
        <w:rPr>
          <w:rFonts w:eastAsia="ＭＳ 明朝" w:cs="Arial"/>
          <w:b/>
          <w:sz w:val="24"/>
          <w:szCs w:val="24"/>
          <w:lang w:eastAsia="ja-JP"/>
        </w:rPr>
        <w:t>4549</w:t>
      </w:r>
    </w:p>
    <w:p w14:paraId="0FEBC1DE" w14:textId="16A0FC5B" w:rsidR="000924E4" w:rsidRPr="00F45489" w:rsidRDefault="0022085B" w:rsidP="00B208F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eastAsia="Times New Roman" w:cs="Arial"/>
          <w:sz w:val="20"/>
          <w:szCs w:val="20"/>
          <w:lang w:eastAsia="ar-SA"/>
        </w:rPr>
      </w:pPr>
      <w:r w:rsidRPr="005427C6">
        <w:rPr>
          <w:rFonts w:eastAsia="ＭＳ 明朝" w:cs="Arial"/>
          <w:b/>
          <w:sz w:val="24"/>
          <w:szCs w:val="24"/>
          <w:lang w:eastAsia="ja-JP"/>
        </w:rPr>
        <w:t>Orlando, Florida, USA, 18-22 November 2024</w:t>
      </w:r>
      <w:r w:rsidR="00B208FF">
        <w:rPr>
          <w:rFonts w:eastAsia="ＭＳ 明朝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07168F25" w14:textId="285D7B31" w:rsidR="006F2E74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Start w:id="3" w:name="OLE_LINK3"/>
      <w:bookmarkStart w:id="4" w:name="OLE_LINK4"/>
      <w:bookmarkEnd w:id="2"/>
      <w:r w:rsidR="006F2E74">
        <w:rPr>
          <w:rFonts w:eastAsia="Times New Roman" w:cs="Arial"/>
          <w:sz w:val="22"/>
          <w:szCs w:val="20"/>
          <w:lang w:eastAsia="ar-SA"/>
        </w:rPr>
        <w:t xml:space="preserve">Drafting </w:t>
      </w:r>
      <w:r w:rsidR="001E3AF0">
        <w:rPr>
          <w:rFonts w:eastAsia="Times New Roman" w:cs="Arial"/>
          <w:sz w:val="22"/>
          <w:szCs w:val="20"/>
          <w:lang w:eastAsia="ar-SA"/>
        </w:rPr>
        <w:t>group report</w:t>
      </w:r>
      <w:r w:rsidR="006F2E74">
        <w:rPr>
          <w:rFonts w:eastAsia="Times New Roman" w:cs="Arial"/>
          <w:sz w:val="22"/>
          <w:szCs w:val="20"/>
          <w:lang w:eastAsia="ar-SA"/>
        </w:rPr>
        <w:t xml:space="preserve"> </w:t>
      </w:r>
      <w:r w:rsidR="001E3AF0">
        <w:rPr>
          <w:rFonts w:eastAsia="Times New Roman" w:cs="Arial"/>
          <w:sz w:val="22"/>
          <w:szCs w:val="20"/>
          <w:lang w:eastAsia="ar-SA"/>
        </w:rPr>
        <w:t xml:space="preserve">for </w:t>
      </w:r>
      <w:r w:rsidR="006F2E74">
        <w:rPr>
          <w:rFonts w:eastAsia="Times New Roman" w:cs="Arial"/>
          <w:sz w:val="22"/>
          <w:szCs w:val="20"/>
          <w:lang w:eastAsia="ar-SA"/>
        </w:rPr>
        <w:t>6G Immersive + Others</w:t>
      </w:r>
    </w:p>
    <w:p w14:paraId="09D907A5" w14:textId="16B23890" w:rsidR="000924E4" w:rsidRPr="00C94126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</w:t>
      </w:r>
      <w:r w:rsidR="006F2E74">
        <w:rPr>
          <w:rFonts w:eastAsia="Times New Roman" w:cs="Arial"/>
          <w:sz w:val="22"/>
          <w:szCs w:val="20"/>
          <w:lang w:eastAsia="ar-SA"/>
        </w:rPr>
        <w:t>0</w:t>
      </w:r>
      <w:r w:rsidRPr="00C94126">
        <w:rPr>
          <w:rFonts w:eastAsia="Times New Roman" w:cs="Arial"/>
          <w:sz w:val="22"/>
          <w:szCs w:val="20"/>
          <w:lang w:eastAsia="ar-SA"/>
        </w:rPr>
        <w:t>.1</w:t>
      </w:r>
    </w:p>
    <w:p w14:paraId="6606FF29" w14:textId="16FB8827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0D1EB1">
        <w:rPr>
          <w:rFonts w:eastAsia="Times New Roman" w:cs="Arial"/>
          <w:sz w:val="22"/>
          <w:szCs w:val="20"/>
          <w:lang w:eastAsia="ar-SA"/>
        </w:rPr>
        <w:t>Drafting</w:t>
      </w:r>
      <w:r w:rsidRPr="00F45489">
        <w:rPr>
          <w:rFonts w:eastAsia="Times New Roman" w:cs="Arial"/>
          <w:sz w:val="22"/>
          <w:szCs w:val="20"/>
          <w:lang w:eastAsia="ar-SA"/>
        </w:rPr>
        <w:t xml:space="preserve"> </w:t>
      </w:r>
      <w:r>
        <w:rPr>
          <w:rFonts w:eastAsia="Times New Roman" w:cs="Arial"/>
          <w:sz w:val="22"/>
          <w:szCs w:val="20"/>
          <w:lang w:eastAsia="ar-SA"/>
        </w:rPr>
        <w:t>Chair</w:t>
      </w:r>
      <w:r w:rsidR="00411430">
        <w:rPr>
          <w:rFonts w:eastAsia="Times New Roman" w:cs="Arial"/>
          <w:sz w:val="22"/>
          <w:szCs w:val="20"/>
          <w:lang w:eastAsia="ar-SA"/>
        </w:rPr>
        <w:t>person</w:t>
      </w:r>
    </w:p>
    <w:p w14:paraId="1CAA6313" w14:textId="0DCC97FE" w:rsidR="000D1EB1" w:rsidRPr="00F45489" w:rsidRDefault="000924E4" w:rsidP="000D1EB1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0D1EB1">
        <w:rPr>
          <w:rFonts w:eastAsia="Times New Roman" w:cs="Arial"/>
          <w:sz w:val="22"/>
          <w:szCs w:val="20"/>
          <w:lang w:eastAsia="ar-SA"/>
        </w:rPr>
        <w:t xml:space="preserve">Yusuke </w:t>
      </w:r>
      <w:r w:rsidR="004D74A8">
        <w:rPr>
          <w:rFonts w:eastAsia="Times New Roman" w:cs="Arial"/>
          <w:sz w:val="22"/>
          <w:szCs w:val="20"/>
          <w:lang w:eastAsia="ar-SA"/>
        </w:rPr>
        <w:t>Nakano</w:t>
      </w:r>
    </w:p>
    <w:p w14:paraId="4A4AD20C" w14:textId="77777777" w:rsidR="000924E4" w:rsidRPr="00F45489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bookmarkEnd w:id="0"/>
    <w:bookmarkEnd w:id="1"/>
    <w:p w14:paraId="70932DA9" w14:textId="7E1E0AC6" w:rsidR="0041287C" w:rsidRDefault="0041287C" w:rsidP="0041287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45501C67" w14:textId="77777777" w:rsidR="006F2E74" w:rsidRPr="008754F9" w:rsidRDefault="006F2E74" w:rsidP="006F2E74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2D5E8658" w14:textId="77777777" w:rsidR="006F2E74" w:rsidRPr="008B761E" w:rsidRDefault="006F2E74" w:rsidP="006F2E74">
      <w:pPr>
        <w:spacing w:after="0" w:line="240" w:lineRule="auto"/>
        <w:rPr>
          <w:rFonts w:ascii="Aptos" w:eastAsia="Times New Roman" w:hAnsi="Aptos"/>
          <w:sz w:val="22"/>
          <w:lang w:eastAsia="nl-NL"/>
        </w:rPr>
      </w:pPr>
      <w:r w:rsidRPr="00915C0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Plenary/Drafting</w:t>
      </w:r>
      <w:r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: Sago</w:t>
      </w:r>
      <w:r w:rsidRPr="00915C0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ab/>
      </w:r>
      <w:r w:rsidRPr="00915C02">
        <w:rPr>
          <w:rFonts w:eastAsia="Arial Unicode MS"/>
          <w:sz w:val="24"/>
          <w:szCs w:val="24"/>
          <w:lang w:eastAsia="ar-SA"/>
        </w:rPr>
        <w:t xml:space="preserve">            </w:t>
      </w:r>
    </w:p>
    <w:p w14:paraId="1E54992A" w14:textId="77777777" w:rsidR="006F2E74" w:rsidRDefault="006F2E74" w:rsidP="006F2E74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915C02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>
        <w:rPr>
          <w:rFonts w:eastAsia="Arial Unicode MS" w:cs="Arial"/>
          <w:color w:val="00B050"/>
          <w:sz w:val="24"/>
          <w:szCs w:val="24"/>
          <w:lang w:eastAsia="ar-SA"/>
        </w:rPr>
        <w:t>: Citron West</w:t>
      </w:r>
    </w:p>
    <w:p w14:paraId="2E84A6C4" w14:textId="77777777" w:rsidR="006F2E74" w:rsidRPr="0033669C" w:rsidRDefault="006F2E74" w:rsidP="006F2E74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tbl>
      <w:tblPr>
        <w:tblpPr w:leftFromText="142" w:rightFromText="142" w:vertAnchor="text" w:tblpY="1"/>
        <w:tblOverlap w:val="never"/>
        <w:tblW w:w="985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60"/>
        <w:gridCol w:w="692"/>
        <w:gridCol w:w="2544"/>
        <w:gridCol w:w="704"/>
        <w:gridCol w:w="2779"/>
        <w:gridCol w:w="2779"/>
      </w:tblGrid>
      <w:tr w:rsidR="006F2E74" w:rsidRPr="00015298" w14:paraId="07F4E24D" w14:textId="77777777" w:rsidTr="00C15AF1">
        <w:trPr>
          <w:trHeight w:val="272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31FE841F" w14:textId="77777777" w:rsidR="006F2E74" w:rsidRPr="00015298" w:rsidRDefault="006F2E74" w:rsidP="00C15AF1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5" w:name="_Hlk16683286"/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0C1F67B7" w14:textId="77777777" w:rsidR="006F2E74" w:rsidRPr="00015298" w:rsidRDefault="006F2E74" w:rsidP="00C15AF1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2BDA91C7" w14:textId="77777777" w:rsidR="006F2E74" w:rsidRPr="00015298" w:rsidRDefault="006F2E74" w:rsidP="00C15AF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Monday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7B173EE7" w14:textId="77777777" w:rsidR="006F2E74" w:rsidRPr="00015298" w:rsidRDefault="006F2E74" w:rsidP="00C15AF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45D52C4A" w14:textId="77777777" w:rsidR="006F2E74" w:rsidRPr="00015298" w:rsidRDefault="006F2E74" w:rsidP="00C15AF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E10DCD7" w14:textId="77777777" w:rsidR="006F2E74" w:rsidRPr="00015298" w:rsidRDefault="006F2E74" w:rsidP="00C15AF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6F2E74" w:rsidRPr="00AB0F3E" w14:paraId="651762AC" w14:textId="77777777" w:rsidTr="00C15AF1">
        <w:trPr>
          <w:trHeight w:val="272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89A4E4E" w14:textId="77777777" w:rsidR="006F2E74" w:rsidRPr="00AB0F3E" w:rsidRDefault="006F2E74" w:rsidP="00C15AF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2BAF83A" w14:textId="77777777" w:rsidR="006F2E74" w:rsidRPr="00AB0F3E" w:rsidRDefault="006F2E74" w:rsidP="00C15AF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49D1A681" w14:textId="77777777" w:rsidR="006F2E74" w:rsidRPr="00AB0F3E" w:rsidRDefault="006F2E74" w:rsidP="00C15AF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AED901D" w14:textId="77777777" w:rsidR="006F2E74" w:rsidRPr="00AB0F3E" w:rsidRDefault="006F2E74" w:rsidP="00C15AF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6BE5591" w14:textId="77777777" w:rsidR="006F2E74" w:rsidRPr="0001688D" w:rsidRDefault="006F2E74" w:rsidP="00C15AF1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EE57BE2" w14:textId="77777777" w:rsidR="006F2E74" w:rsidRPr="00AB0F3E" w:rsidRDefault="006F2E74" w:rsidP="00C15AF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14:paraId="24CE6FA2" w14:textId="77777777" w:rsidR="006F2E74" w:rsidRPr="00AB0F3E" w:rsidRDefault="006F2E74" w:rsidP="00C15AF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1E9D6E39" w14:textId="77777777" w:rsidR="006F2E74" w:rsidRDefault="006F2E74" w:rsidP="00C15AF1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89A486B" w14:textId="77777777" w:rsidR="006F2E74" w:rsidRDefault="006F2E74" w:rsidP="00C15AF1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71D8DDD3" w14:textId="77777777" w:rsidR="006F2E74" w:rsidRPr="003639B7" w:rsidRDefault="006F2E74" w:rsidP="00C15AF1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 xml:space="preserve">8.1.1 6G </w:t>
            </w:r>
            <w:r w:rsidRPr="003639B7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System and Operation Aspects</w:t>
            </w:r>
          </w:p>
          <w:p w14:paraId="27C2E742" w14:textId="77777777" w:rsidR="006F2E74" w:rsidRPr="00AB0F3E" w:rsidRDefault="006F2E74" w:rsidP="00C15AF1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7B2E8F56" w14:textId="77777777" w:rsidR="006F2E74" w:rsidRPr="00B50B65" w:rsidRDefault="006F2E74" w:rsidP="00C15AF1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Drafting 2</w:t>
            </w:r>
            <w:r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443DD792" w14:textId="77777777" w:rsidR="006F2E74" w:rsidRPr="00833E93" w:rsidRDefault="006F2E74" w:rsidP="00C15AF1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</w:pPr>
            <w:r w:rsidRPr="00833E93"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 xml:space="preserve">8.1.4. Immersive </w:t>
            </w:r>
          </w:p>
          <w:p w14:paraId="1383C34D" w14:textId="77777777" w:rsidR="006F2E74" w:rsidRPr="00E02404" w:rsidRDefault="006F2E74" w:rsidP="00C15AF1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r w:rsidRPr="00833E93"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>8.1.7. Other Use Cases</w:t>
            </w: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0E80A7C" w14:textId="77777777" w:rsidR="006F2E74" w:rsidRPr="00B50B65" w:rsidRDefault="006F2E74" w:rsidP="00C15AF1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20E702A7" w14:textId="77777777" w:rsidR="006F2E74" w:rsidRPr="003639B7" w:rsidRDefault="006F2E74" w:rsidP="00C15AF1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 xml:space="preserve">8.1.1 6G </w:t>
            </w:r>
            <w:r w:rsidRPr="003639B7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System and Operation Aspects</w:t>
            </w:r>
          </w:p>
          <w:p w14:paraId="595D7EB5" w14:textId="77777777" w:rsidR="006F2E74" w:rsidRPr="00AB0F3E" w:rsidRDefault="006F2E74" w:rsidP="00C15AF1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72D2CEE0" w14:textId="77777777" w:rsidR="006F2E74" w:rsidRPr="00B50B65" w:rsidRDefault="006F2E74" w:rsidP="00C15AF1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Drafting 2</w:t>
            </w:r>
            <w:r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1C576183" w14:textId="77777777" w:rsidR="006F2E74" w:rsidRPr="00833E93" w:rsidRDefault="006F2E74" w:rsidP="00C15AF1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</w:pPr>
            <w:r w:rsidRPr="00833E93"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 xml:space="preserve">8.1.4. Immersive </w:t>
            </w:r>
          </w:p>
          <w:p w14:paraId="5F449510" w14:textId="77777777" w:rsidR="006F2E74" w:rsidRPr="00F83C65" w:rsidRDefault="006F2E74" w:rsidP="00C15AF1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833E93"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>8.1.7. Other Use Cases</w:t>
            </w:r>
          </w:p>
        </w:tc>
      </w:tr>
      <w:tr w:rsidR="006F2E74" w:rsidRPr="00AB0F3E" w14:paraId="5C22313B" w14:textId="77777777" w:rsidTr="00C15AF1">
        <w:trPr>
          <w:trHeight w:val="658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D3154D9" w14:textId="77777777" w:rsidR="006F2E74" w:rsidRPr="00AB0F3E" w:rsidRDefault="006F2E74" w:rsidP="00C15AF1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890E60A" w14:textId="77777777" w:rsidR="006F2E74" w:rsidRPr="00AB0F3E" w:rsidRDefault="006F2E74" w:rsidP="00C15AF1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9D60C56" w14:textId="77777777" w:rsidR="006F2E74" w:rsidRPr="00415AA2" w:rsidRDefault="006F2E74" w:rsidP="00C15AF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3A41F13" w14:textId="77777777" w:rsidR="006F2E74" w:rsidRPr="00415AA2" w:rsidRDefault="006F2E74" w:rsidP="00C15AF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A4901F4" w14:textId="77777777" w:rsidR="006F2E74" w:rsidRPr="00415AA2" w:rsidRDefault="006F2E74" w:rsidP="00C15AF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DDCD69E" w14:textId="77777777" w:rsidR="006F2E74" w:rsidRPr="00415AA2" w:rsidRDefault="006F2E74" w:rsidP="00C15AF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6F2E74" w:rsidRPr="00AB0F3E" w14:paraId="24C97969" w14:textId="77777777" w:rsidTr="00C15AF1">
        <w:trPr>
          <w:trHeight w:val="272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6C7895D" w14:textId="77777777" w:rsidR="006F2E74" w:rsidRPr="00AB0F3E" w:rsidRDefault="006F2E74" w:rsidP="00C15AF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FED81F6" w14:textId="77777777" w:rsidR="006F2E74" w:rsidRPr="00AB0F3E" w:rsidRDefault="006F2E74" w:rsidP="00C15AF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659F97A7" w14:textId="77777777" w:rsidR="006F2E74" w:rsidRPr="00AB0F3E" w:rsidRDefault="006F2E74" w:rsidP="00C15AF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689C0FA" w14:textId="77777777" w:rsidR="006F2E74" w:rsidRPr="00AB0F3E" w:rsidRDefault="006F2E74" w:rsidP="00C15AF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DBD1275" w14:textId="77777777" w:rsidR="006F2E74" w:rsidRPr="00753A0C" w:rsidRDefault="006F2E74" w:rsidP="00C15AF1">
            <w:pPr>
              <w:pStyle w:val="BodyText"/>
              <w:jc w:val="center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979F1F7" w14:textId="77777777" w:rsidR="006F2E74" w:rsidRPr="00AB0F3E" w:rsidRDefault="006F2E74" w:rsidP="00C15AF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14:00</w:t>
            </w:r>
          </w:p>
          <w:p w14:paraId="164453F2" w14:textId="77777777" w:rsidR="006F2E74" w:rsidRDefault="006F2E74" w:rsidP="00C15AF1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6551BC4" w14:textId="77777777" w:rsidR="006F2E74" w:rsidRPr="00B50B65" w:rsidRDefault="006F2E74" w:rsidP="00C15AF1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1A171887" w14:textId="77777777" w:rsidR="006F2E74" w:rsidRPr="003639B7" w:rsidRDefault="006F2E74" w:rsidP="00C15AF1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 xml:space="preserve">8.1.1 6G </w:t>
            </w:r>
            <w:r w:rsidRPr="003639B7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System and Operation Aspects</w:t>
            </w:r>
          </w:p>
          <w:p w14:paraId="0314C338" w14:textId="77777777" w:rsidR="006F2E74" w:rsidRPr="00AB0F3E" w:rsidRDefault="006F2E74" w:rsidP="00C15AF1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4E91FC75" w14:textId="77777777" w:rsidR="006F2E74" w:rsidRPr="00B50B65" w:rsidRDefault="006F2E74" w:rsidP="00C15AF1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Drafting 2</w:t>
            </w:r>
            <w:r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518EE86D" w14:textId="77777777" w:rsidR="006F2E74" w:rsidRPr="00833E93" w:rsidRDefault="006F2E74" w:rsidP="00C15AF1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</w:pPr>
            <w:r w:rsidRPr="00833E93"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 xml:space="preserve">8.1.4. Immersive </w:t>
            </w:r>
          </w:p>
          <w:p w14:paraId="727778DC" w14:textId="77777777" w:rsidR="006F2E74" w:rsidRPr="00502AF0" w:rsidRDefault="006F2E74" w:rsidP="00C15AF1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833E93"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lastRenderedPageBreak/>
              <w:t>8.1.7. Other Use Cases</w:t>
            </w: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C6472E6" w14:textId="77777777" w:rsidR="006F2E74" w:rsidRPr="00B50B65" w:rsidRDefault="006F2E74" w:rsidP="00C15AF1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lastRenderedPageBreak/>
              <w:t>Drafting 1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6498DFCF" w14:textId="77777777" w:rsidR="006F2E74" w:rsidRPr="003639B7" w:rsidRDefault="006F2E74" w:rsidP="00C15AF1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 xml:space="preserve">8.1.1 6G </w:t>
            </w:r>
            <w:r w:rsidRPr="003639B7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System and Operation Aspects</w:t>
            </w:r>
          </w:p>
          <w:p w14:paraId="57CEE496" w14:textId="77777777" w:rsidR="006F2E74" w:rsidRPr="00AB0F3E" w:rsidRDefault="006F2E74" w:rsidP="00C15AF1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372426E9" w14:textId="77777777" w:rsidR="006F2E74" w:rsidRPr="00B50B65" w:rsidRDefault="006F2E74" w:rsidP="00C15AF1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Drafting 2</w:t>
            </w:r>
            <w:r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00F57903" w14:textId="77777777" w:rsidR="006F2E74" w:rsidRPr="00833E93" w:rsidRDefault="006F2E74" w:rsidP="00C15AF1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</w:pPr>
            <w:r w:rsidRPr="00833E93"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 xml:space="preserve">8.1.4. Immersive </w:t>
            </w:r>
          </w:p>
          <w:p w14:paraId="64301CB0" w14:textId="77777777" w:rsidR="006F2E74" w:rsidRPr="00832CCB" w:rsidRDefault="006F2E74" w:rsidP="00C15AF1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833E93"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lastRenderedPageBreak/>
              <w:t>8.1.7. Other Use Cases</w:t>
            </w:r>
          </w:p>
        </w:tc>
      </w:tr>
      <w:tr w:rsidR="006F2E74" w:rsidRPr="00AB0F3E" w14:paraId="28CFC138" w14:textId="77777777" w:rsidTr="00C15AF1">
        <w:trPr>
          <w:trHeight w:val="272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0437E8B" w14:textId="77777777" w:rsidR="006F2E74" w:rsidRPr="00AB0F3E" w:rsidRDefault="006F2E74" w:rsidP="00C15AF1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85A8CB1" w14:textId="77777777" w:rsidR="006F2E74" w:rsidRPr="00AB0F3E" w:rsidRDefault="006F2E74" w:rsidP="00C15AF1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4D40EE2" w14:textId="77777777" w:rsidR="006F2E74" w:rsidRPr="00415AA2" w:rsidRDefault="006F2E74" w:rsidP="00C15AF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64BD0DD" w14:textId="77777777" w:rsidR="006F2E74" w:rsidRPr="00415AA2" w:rsidRDefault="006F2E74" w:rsidP="00C15AF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598832F" w14:textId="77777777" w:rsidR="006F2E74" w:rsidRPr="00415AA2" w:rsidRDefault="006F2E74" w:rsidP="00C15AF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6ED4DD6" w14:textId="77777777" w:rsidR="006F2E74" w:rsidRPr="00415AA2" w:rsidRDefault="006F2E74" w:rsidP="00C15AF1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6F2E74" w:rsidRPr="00015298" w14:paraId="38D6B3F0" w14:textId="77777777" w:rsidTr="00C15AF1">
        <w:trPr>
          <w:trHeight w:val="272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53436D8" w14:textId="77777777" w:rsidR="006F2E74" w:rsidRPr="00AB0F3E" w:rsidRDefault="006F2E74" w:rsidP="00C15AF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F28CA77" w14:textId="77777777" w:rsidR="006F2E74" w:rsidRPr="00AB0F3E" w:rsidRDefault="006F2E74" w:rsidP="00C15AF1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10</w:t>
            </w:r>
          </w:p>
          <w:p w14:paraId="5AEC3ACE" w14:textId="77777777" w:rsidR="006F2E74" w:rsidRPr="00AB0F3E" w:rsidRDefault="006F2E74" w:rsidP="00C15AF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398C92D" w14:textId="77777777" w:rsidR="006F2E74" w:rsidRPr="00AB0F3E" w:rsidRDefault="006F2E74" w:rsidP="00C15AF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76AA31C" w14:textId="71788382" w:rsidR="006F2E74" w:rsidRDefault="006F2E74" w:rsidP="00C15AF1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="00FF06AC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(starts at 16:00)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210021E5" w14:textId="77777777" w:rsidR="006F2E74" w:rsidRPr="003639B7" w:rsidRDefault="006F2E74" w:rsidP="00C15AF1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 xml:space="preserve">8.1.1 6G </w:t>
            </w:r>
            <w:r w:rsidRPr="003639B7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System and Operation Aspects</w:t>
            </w:r>
          </w:p>
          <w:p w14:paraId="1D2114ED" w14:textId="77777777" w:rsidR="006F2E74" w:rsidRPr="00AB0F3E" w:rsidRDefault="006F2E74" w:rsidP="00C15AF1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192C8D8F" w14:textId="554EBC62" w:rsidR="006F2E74" w:rsidRPr="00B50B65" w:rsidRDefault="006F2E74" w:rsidP="00C15AF1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Drafting 2</w:t>
            </w:r>
            <w:r w:rsidR="00FF06AC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="00FF06AC" w:rsidRPr="00FF06AC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(starts at 16:00):</w:t>
            </w:r>
          </w:p>
          <w:p w14:paraId="5D3F6909" w14:textId="2249689A" w:rsidR="006F2E74" w:rsidRPr="00833E93" w:rsidRDefault="006F2E74" w:rsidP="00C15AF1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</w:pPr>
            <w:r w:rsidRPr="00833E93"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 xml:space="preserve">8.1.4. Immersive </w:t>
            </w:r>
          </w:p>
          <w:p w14:paraId="64AD600D" w14:textId="77777777" w:rsidR="006F2E74" w:rsidRPr="00594DBE" w:rsidRDefault="006F2E74" w:rsidP="00C15AF1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833E93"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>8.1.7. Other Use Cases</w:t>
            </w:r>
            <w:r>
              <w:rPr>
                <w:rFonts w:eastAsia="ＭＳ 明朝" w:cs="Arial"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A4AAE22" w14:textId="77777777" w:rsidR="006F2E74" w:rsidRPr="00AB0F3E" w:rsidRDefault="006F2E74" w:rsidP="00C15AF1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4E073F45" w14:textId="77777777" w:rsidR="006F2E74" w:rsidRPr="00AB0F3E" w:rsidRDefault="006F2E74" w:rsidP="00C15AF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71309A5" w14:textId="77777777" w:rsidR="006F2E74" w:rsidRDefault="006F2E74" w:rsidP="00C15AF1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0065AEAD" w14:textId="77777777" w:rsidR="006F2E74" w:rsidRPr="00AB0F3E" w:rsidRDefault="006F2E74" w:rsidP="00C15AF1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MMS</w:t>
            </w:r>
          </w:p>
          <w:p w14:paraId="57EACB02" w14:textId="77777777" w:rsidR="006F2E74" w:rsidRPr="00BD4335" w:rsidRDefault="006F2E74" w:rsidP="00C15AF1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(19:00)</w:t>
            </w: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57AF35A" w14:textId="77777777" w:rsidR="006F2E74" w:rsidRPr="008F6366" w:rsidRDefault="006F2E74" w:rsidP="00C15AF1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</w:tr>
    </w:tbl>
    <w:bookmarkEnd w:id="5"/>
    <w:p w14:paraId="024128A1" w14:textId="6D49A4DD" w:rsidR="0033669C" w:rsidRDefault="00C15AF1" w:rsidP="0033669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textWrapping" w:clear="all"/>
      </w:r>
    </w:p>
    <w:p w14:paraId="61904ECE" w14:textId="77777777" w:rsidR="0033669C" w:rsidRPr="0033669C" w:rsidRDefault="0033669C" w:rsidP="0041287C">
      <w:pPr>
        <w:spacing w:after="0" w:line="240" w:lineRule="auto"/>
        <w:rPr>
          <w:rFonts w:eastAsia="Times New Roman"/>
          <w:sz w:val="20"/>
          <w:szCs w:val="20"/>
        </w:rPr>
      </w:pPr>
    </w:p>
    <w:p w14:paraId="3F6C7514" w14:textId="6C39D426" w:rsidR="0041287C" w:rsidRDefault="0041287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136"/>
        <w:gridCol w:w="2132"/>
        <w:gridCol w:w="3650"/>
      </w:tblGrid>
      <w:tr w:rsidR="00782314" w:rsidRPr="00745D37" w14:paraId="2486C263" w14:textId="77777777" w:rsidTr="00B304A7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10C6B8D" w14:textId="366CB81A" w:rsidR="00782314" w:rsidRPr="00DF5A37" w:rsidRDefault="00782314" w:rsidP="00C86E1E">
            <w:pPr>
              <w:pStyle w:val="Heading1"/>
              <w:rPr>
                <w:lang w:val="en-US"/>
              </w:rPr>
            </w:pPr>
            <w:r w:rsidRPr="00476992">
              <w:rPr>
                <w:bCs/>
              </w:rPr>
              <w:t>FS_6G-REQ</w:t>
            </w:r>
            <w:r>
              <w:rPr>
                <w:bCs/>
              </w:rPr>
              <w:t xml:space="preserve"> [</w:t>
            </w:r>
            <w:r w:rsidRPr="006B1778">
              <w:rPr>
                <w:bCs/>
              </w:rPr>
              <w:t>SP-241391</w:t>
            </w:r>
            <w:r>
              <w:rPr>
                <w:bCs/>
              </w:rPr>
              <w:t>]</w:t>
            </w:r>
          </w:p>
        </w:tc>
      </w:tr>
      <w:tr w:rsidR="00A223B3" w:rsidRPr="00745D37" w14:paraId="15A5563F" w14:textId="77777777" w:rsidTr="005F1DFF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A43C9E5" w14:textId="125DAF43" w:rsidR="00A223B3" w:rsidRDefault="00A223B3" w:rsidP="00C86E1E">
            <w:pPr>
              <w:pStyle w:val="Heading2"/>
            </w:pPr>
            <w:r>
              <w:t xml:space="preserve">Immersive </w:t>
            </w:r>
            <w:r w:rsidR="004A20C5" w:rsidRPr="008977B4">
              <w:t>Communication</w:t>
            </w:r>
          </w:p>
        </w:tc>
      </w:tr>
      <w:tr w:rsidR="00FF06AC" w:rsidRPr="002B5B90" w14:paraId="7E4C0B2E" w14:textId="77777777" w:rsidTr="006E43E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9055E7" w14:textId="77777777" w:rsidR="00FF06AC" w:rsidRPr="005F1DFF" w:rsidRDefault="00FF06AC" w:rsidP="006B1778">
            <w:pPr>
              <w:snapToGrid w:val="0"/>
              <w:spacing w:after="0" w:line="240" w:lineRule="auto"/>
            </w:pPr>
            <w:proofErr w:type="spellStart"/>
            <w:r w:rsidRPr="005F1DFF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3C3910" w14:textId="07E7E298" w:rsidR="00FF06AC" w:rsidRPr="005F1DFF" w:rsidRDefault="00A313D2" w:rsidP="006B1778">
            <w:pPr>
              <w:snapToGrid w:val="0"/>
              <w:spacing w:after="0" w:line="240" w:lineRule="auto"/>
            </w:pPr>
            <w:hyperlink r:id="rId11" w:history="1">
              <w:r w:rsidR="006B1778" w:rsidRPr="005F1DFF">
                <w:rPr>
                  <w:rStyle w:val="Hyperlink"/>
                  <w:rFonts w:cs="Arial"/>
                  <w:color w:val="auto"/>
                </w:rPr>
                <w:t>S1-244271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65F2DA" w14:textId="77777777" w:rsidR="00FF06AC" w:rsidRPr="005F1DFF" w:rsidRDefault="00FF06AC" w:rsidP="006B1778">
            <w:pPr>
              <w:snapToGrid w:val="0"/>
              <w:spacing w:after="0" w:line="240" w:lineRule="auto"/>
            </w:pPr>
            <w:r w:rsidRPr="005F1DFF"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227F71" w14:textId="77777777" w:rsidR="00FF06AC" w:rsidRPr="005F1DFF" w:rsidRDefault="00FF06AC" w:rsidP="006B1778">
            <w:pPr>
              <w:snapToGrid w:val="0"/>
              <w:spacing w:after="0" w:line="240" w:lineRule="auto"/>
            </w:pPr>
            <w:r w:rsidRPr="005F1DFF">
              <w:t xml:space="preserve">22.870 </w:t>
            </w:r>
            <w:proofErr w:type="spellStart"/>
            <w:r w:rsidRPr="005F1DFF">
              <w:t>pCR</w:t>
            </w:r>
            <w:proofErr w:type="spellEnd"/>
            <w:r w:rsidRPr="005F1DFF">
              <w:t>: Immersive Communication General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80019E" w14:textId="10DA71E1" w:rsidR="00FF06AC" w:rsidRPr="005F1DFF" w:rsidRDefault="005F1DFF" w:rsidP="006B1778">
            <w:pPr>
              <w:snapToGrid w:val="0"/>
              <w:spacing w:after="0" w:line="240" w:lineRule="auto"/>
            </w:pPr>
            <w:r w:rsidRPr="005F1DFF">
              <w:t>Revised to S1-244501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CAF5FF" w14:textId="77777777" w:rsidR="00FF06AC" w:rsidRPr="005F1DFF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F1DFF">
              <w:rPr>
                <w:rFonts w:eastAsia="Arial Unicode MS" w:cs="Arial"/>
                <w:szCs w:val="18"/>
                <w:lang w:val="de-DE" w:eastAsia="ar-SA"/>
              </w:rPr>
              <w:t>Moved from 8.1.3</w:t>
            </w:r>
          </w:p>
        </w:tc>
      </w:tr>
      <w:tr w:rsidR="005F1DFF" w:rsidRPr="002B5B90" w14:paraId="73CADFC6" w14:textId="77777777" w:rsidTr="006E43E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54AFC" w14:textId="0FE7A02D" w:rsidR="005F1DFF" w:rsidRPr="006E43E6" w:rsidRDefault="005F1DFF" w:rsidP="006B1778">
            <w:pPr>
              <w:snapToGrid w:val="0"/>
              <w:spacing w:after="0" w:line="240" w:lineRule="auto"/>
            </w:pPr>
            <w:proofErr w:type="spellStart"/>
            <w:r w:rsidRPr="006E43E6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A7E0B" w14:textId="6C16280E" w:rsidR="005F1DFF" w:rsidRPr="006E43E6" w:rsidRDefault="00A313D2" w:rsidP="006B1778">
            <w:pPr>
              <w:snapToGrid w:val="0"/>
              <w:spacing w:after="0" w:line="240" w:lineRule="auto"/>
              <w:rPr>
                <w:rFonts w:cs="Arial"/>
              </w:rPr>
            </w:pPr>
            <w:hyperlink r:id="rId12" w:history="1">
              <w:r w:rsidR="005F1DFF" w:rsidRPr="006E43E6">
                <w:rPr>
                  <w:rStyle w:val="Hyperlink"/>
                  <w:rFonts w:cs="Arial"/>
                  <w:color w:val="auto"/>
                </w:rPr>
                <w:t>S1-244501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20CF7" w14:textId="5D072B23" w:rsidR="005F1DFF" w:rsidRPr="006E43E6" w:rsidRDefault="005F1DFF" w:rsidP="006B1778">
            <w:pPr>
              <w:snapToGrid w:val="0"/>
              <w:spacing w:after="0" w:line="240" w:lineRule="auto"/>
            </w:pPr>
            <w:r w:rsidRPr="006E43E6"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83694" w14:textId="770EC75C" w:rsidR="005F1DFF" w:rsidRPr="006E43E6" w:rsidRDefault="005F1DFF" w:rsidP="006B1778">
            <w:pPr>
              <w:snapToGrid w:val="0"/>
              <w:spacing w:after="0" w:line="240" w:lineRule="auto"/>
            </w:pPr>
            <w:r w:rsidRPr="006E43E6">
              <w:t xml:space="preserve">22.870 </w:t>
            </w:r>
            <w:proofErr w:type="spellStart"/>
            <w:r w:rsidRPr="006E43E6">
              <w:t>pCR</w:t>
            </w:r>
            <w:proofErr w:type="spellEnd"/>
            <w:r w:rsidRPr="006E43E6">
              <w:t>: Immersive Communication General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283E2" w14:textId="77777777" w:rsidR="005F1DFF" w:rsidRPr="006E43E6" w:rsidRDefault="005F1DFF" w:rsidP="006B1778">
            <w:pPr>
              <w:snapToGrid w:val="0"/>
              <w:spacing w:after="0" w:line="240" w:lineRule="auto"/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0F3E2" w14:textId="2B24FD84" w:rsidR="005F1DFF" w:rsidRPr="006E43E6" w:rsidRDefault="005F1DFF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6E43E6">
              <w:rPr>
                <w:rFonts w:eastAsia="Arial Unicode MS" w:cs="Arial"/>
                <w:i/>
                <w:szCs w:val="18"/>
                <w:lang w:val="de-DE" w:eastAsia="ar-SA"/>
              </w:rPr>
              <w:t>Moved from 8.1.3</w:t>
            </w:r>
          </w:p>
          <w:p w14:paraId="704A772D" w14:textId="43F8974B" w:rsidR="005F1DFF" w:rsidRPr="006E43E6" w:rsidRDefault="005F1DFF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6E43E6">
              <w:rPr>
                <w:rFonts w:eastAsia="Arial Unicode MS" w:cs="Arial"/>
                <w:szCs w:val="18"/>
                <w:lang w:val="de-DE" w:eastAsia="ar-SA"/>
              </w:rPr>
              <w:t>Revision of S1-244271.</w:t>
            </w:r>
          </w:p>
        </w:tc>
      </w:tr>
      <w:tr w:rsidR="00FF06AC" w:rsidRPr="002B5B90" w14:paraId="663A0AAF" w14:textId="77777777" w:rsidTr="00407FE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55D1DB" w14:textId="77777777" w:rsidR="00FF06AC" w:rsidRPr="002F015E" w:rsidRDefault="00FF06AC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6" w:name="_Hlk182240114"/>
            <w:proofErr w:type="spellStart"/>
            <w:r w:rsidRPr="002F015E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6098FF" w14:textId="0BB413A0" w:rsidR="00FF06AC" w:rsidRPr="002F015E" w:rsidRDefault="00A313D2" w:rsidP="006B1778">
            <w:pPr>
              <w:snapToGrid w:val="0"/>
              <w:spacing w:after="0" w:line="240" w:lineRule="auto"/>
            </w:pPr>
            <w:hyperlink r:id="rId13" w:history="1">
              <w:r w:rsidR="006B1778">
                <w:rPr>
                  <w:rStyle w:val="Hyperlink"/>
                  <w:rFonts w:cs="Arial"/>
                </w:rPr>
                <w:t>S1-244030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DA51B1" w14:textId="77777777" w:rsidR="00FF06AC" w:rsidRPr="002F015E" w:rsidRDefault="00FF06AC" w:rsidP="006B1778">
            <w:pPr>
              <w:snapToGrid w:val="0"/>
              <w:spacing w:after="0" w:line="240" w:lineRule="auto"/>
            </w:pPr>
            <w:r w:rsidRPr="002F015E"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7CD215" w14:textId="77777777" w:rsidR="00FF06AC" w:rsidRPr="002F015E" w:rsidRDefault="00FF06AC" w:rsidP="006B1778">
            <w:pPr>
              <w:snapToGrid w:val="0"/>
              <w:spacing w:after="0" w:line="240" w:lineRule="auto"/>
            </w:pPr>
            <w:r w:rsidRPr="002F015E">
              <w:t>Seamless Immersive Reality in Education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946737" w14:textId="5DFD613F" w:rsidR="00FF06AC" w:rsidRPr="002F015E" w:rsidRDefault="00FF06AC" w:rsidP="006B1778">
            <w:pPr>
              <w:snapToGrid w:val="0"/>
              <w:spacing w:after="0" w:line="240" w:lineRule="auto"/>
            </w:pPr>
            <w:r w:rsidRPr="002F015E">
              <w:t xml:space="preserve">Revised to </w:t>
            </w:r>
            <w:hyperlink r:id="rId14" w:history="1">
              <w:r w:rsidR="006B1778">
                <w:rPr>
                  <w:rStyle w:val="Hyperlink"/>
                </w:rPr>
                <w:t>S1-244416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487EEC" w14:textId="77777777" w:rsidR="00FF06AC" w:rsidRPr="002F015E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FF06AC" w:rsidRPr="002B5B90" w14:paraId="46298D02" w14:textId="77777777" w:rsidTr="00407FE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B8CB71" w14:textId="77777777" w:rsidR="00FF06AC" w:rsidRPr="00407FE5" w:rsidRDefault="00FF06AC" w:rsidP="006B1778">
            <w:pPr>
              <w:snapToGrid w:val="0"/>
              <w:spacing w:after="0" w:line="240" w:lineRule="auto"/>
            </w:pPr>
            <w:proofErr w:type="spellStart"/>
            <w:r w:rsidRPr="00407FE5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618F28" w14:textId="336B33B8" w:rsidR="00FF06AC" w:rsidRPr="00407FE5" w:rsidRDefault="00A313D2" w:rsidP="006B1778">
            <w:pPr>
              <w:snapToGrid w:val="0"/>
              <w:spacing w:after="0" w:line="240" w:lineRule="auto"/>
            </w:pPr>
            <w:hyperlink r:id="rId15" w:history="1">
              <w:r w:rsidR="006B1778" w:rsidRPr="00407FE5">
                <w:rPr>
                  <w:rStyle w:val="Hyperlink"/>
                  <w:rFonts w:cs="Arial"/>
                  <w:color w:val="auto"/>
                </w:rPr>
                <w:t>S1-244416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BDDAF5" w14:textId="77777777" w:rsidR="00FF06AC" w:rsidRPr="00407FE5" w:rsidRDefault="00FF06AC" w:rsidP="006B1778">
            <w:pPr>
              <w:snapToGrid w:val="0"/>
              <w:spacing w:after="0" w:line="240" w:lineRule="auto"/>
            </w:pPr>
            <w:r w:rsidRPr="00407FE5"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85B249" w14:textId="77777777" w:rsidR="00FF06AC" w:rsidRPr="00407FE5" w:rsidRDefault="00FF06AC" w:rsidP="006B1778">
            <w:pPr>
              <w:snapToGrid w:val="0"/>
              <w:spacing w:after="0" w:line="240" w:lineRule="auto"/>
            </w:pPr>
            <w:r w:rsidRPr="00407FE5">
              <w:t>Seamless Immersive Reality in Education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1566B9" w14:textId="43DA8EAE" w:rsidR="00FF06AC" w:rsidRPr="00407FE5" w:rsidRDefault="00407FE5" w:rsidP="006B1778">
            <w:pPr>
              <w:snapToGrid w:val="0"/>
              <w:spacing w:after="0" w:line="240" w:lineRule="auto"/>
            </w:pPr>
            <w:r w:rsidRPr="00407FE5">
              <w:t>Revised to S1-244502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1296A1" w14:textId="0CD80C6A" w:rsidR="00FF06AC" w:rsidRPr="00407FE5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407FE5">
              <w:rPr>
                <w:rFonts w:eastAsia="Arial Unicode MS" w:cs="Arial"/>
                <w:szCs w:val="18"/>
                <w:lang w:val="de-DE" w:eastAsia="ar-SA"/>
              </w:rPr>
              <w:t xml:space="preserve">Revision of </w:t>
            </w:r>
            <w:hyperlink r:id="rId16" w:history="1">
              <w:r w:rsidR="006B1778" w:rsidRPr="00407FE5">
                <w:rPr>
                  <w:rStyle w:val="Hyperlink"/>
                  <w:rFonts w:eastAsia="Arial Unicode MS" w:cs="Arial"/>
                  <w:color w:val="auto"/>
                  <w:szCs w:val="18"/>
                  <w:lang w:val="de-DE" w:eastAsia="ar-SA"/>
                </w:rPr>
                <w:t>S1-244030</w:t>
              </w:r>
            </w:hyperlink>
            <w:r w:rsidRPr="00407FE5">
              <w:rPr>
                <w:rFonts w:eastAsia="Arial Unicode MS" w:cs="Arial"/>
                <w:szCs w:val="18"/>
                <w:lang w:val="de-DE" w:eastAsia="ar-SA"/>
              </w:rPr>
              <w:t>.</w:t>
            </w:r>
          </w:p>
        </w:tc>
      </w:tr>
      <w:tr w:rsidR="00407FE5" w:rsidRPr="002B5B90" w14:paraId="4B524AC4" w14:textId="77777777" w:rsidTr="00407FE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763F9" w14:textId="29A84154" w:rsidR="00407FE5" w:rsidRPr="00407FE5" w:rsidRDefault="00407FE5" w:rsidP="006B1778">
            <w:pPr>
              <w:snapToGrid w:val="0"/>
              <w:spacing w:after="0" w:line="240" w:lineRule="auto"/>
            </w:pPr>
            <w:proofErr w:type="spellStart"/>
            <w:r w:rsidRPr="00407FE5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3068B" w14:textId="20BB0DDC" w:rsidR="00407FE5" w:rsidRPr="00407FE5" w:rsidRDefault="00A313D2" w:rsidP="006B1778">
            <w:pPr>
              <w:snapToGrid w:val="0"/>
              <w:spacing w:after="0" w:line="240" w:lineRule="auto"/>
              <w:rPr>
                <w:rFonts w:cs="Arial"/>
              </w:rPr>
            </w:pPr>
            <w:hyperlink r:id="rId17" w:history="1">
              <w:r w:rsidR="00407FE5" w:rsidRPr="00407FE5">
                <w:rPr>
                  <w:rStyle w:val="Hyperlink"/>
                  <w:rFonts w:cs="Arial"/>
                  <w:color w:val="auto"/>
                </w:rPr>
                <w:t>S1-244502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F0074" w14:textId="56AC3717" w:rsidR="00407FE5" w:rsidRPr="00407FE5" w:rsidRDefault="00407FE5" w:rsidP="006B1778">
            <w:pPr>
              <w:snapToGrid w:val="0"/>
              <w:spacing w:after="0" w:line="240" w:lineRule="auto"/>
            </w:pPr>
            <w:r w:rsidRPr="00407FE5"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12295" w14:textId="27CA5F66" w:rsidR="00407FE5" w:rsidRPr="00407FE5" w:rsidRDefault="00407FE5" w:rsidP="006B1778">
            <w:pPr>
              <w:snapToGrid w:val="0"/>
              <w:spacing w:after="0" w:line="240" w:lineRule="auto"/>
            </w:pPr>
            <w:r w:rsidRPr="00407FE5">
              <w:t>Seamless Immersive Reality in Education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869B3" w14:textId="77777777" w:rsidR="00407FE5" w:rsidRPr="00407FE5" w:rsidRDefault="00407FE5" w:rsidP="006B1778">
            <w:pPr>
              <w:snapToGrid w:val="0"/>
              <w:spacing w:after="0" w:line="240" w:lineRule="auto"/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4AE40" w14:textId="1795EAD9" w:rsidR="00407FE5" w:rsidRPr="00407FE5" w:rsidRDefault="00407FE5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407FE5">
              <w:rPr>
                <w:rFonts w:eastAsia="Arial Unicode MS" w:cs="Arial"/>
                <w:i/>
                <w:szCs w:val="18"/>
                <w:lang w:val="de-DE" w:eastAsia="ar-SA"/>
              </w:rPr>
              <w:t xml:space="preserve">Revision of </w:t>
            </w:r>
            <w:hyperlink r:id="rId18" w:history="1">
              <w:r w:rsidRPr="00407FE5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val="de-DE" w:eastAsia="ar-SA"/>
                </w:rPr>
                <w:t>S1-244030</w:t>
              </w:r>
            </w:hyperlink>
            <w:r w:rsidRPr="00407FE5">
              <w:rPr>
                <w:rFonts w:eastAsia="Arial Unicode MS" w:cs="Arial"/>
                <w:i/>
                <w:szCs w:val="18"/>
                <w:lang w:val="de-DE" w:eastAsia="ar-SA"/>
              </w:rPr>
              <w:t>.</w:t>
            </w:r>
          </w:p>
          <w:p w14:paraId="434BBB03" w14:textId="36DF0D0E" w:rsidR="00407FE5" w:rsidRPr="00407FE5" w:rsidRDefault="00407FE5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407FE5">
              <w:rPr>
                <w:rFonts w:eastAsia="Arial Unicode MS" w:cs="Arial"/>
                <w:szCs w:val="18"/>
                <w:lang w:val="de-DE" w:eastAsia="ar-SA"/>
              </w:rPr>
              <w:t>Revision of S1-244416.</w:t>
            </w:r>
          </w:p>
        </w:tc>
      </w:tr>
      <w:bookmarkEnd w:id="6"/>
      <w:tr w:rsidR="00FF06AC" w:rsidRPr="002B5B90" w14:paraId="725F6725" w14:textId="77777777" w:rsidTr="004E5A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135C7E" w14:textId="77777777" w:rsidR="00FF06AC" w:rsidRPr="008F3A2E" w:rsidRDefault="00FF06AC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F3A2E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D034A6" w14:textId="2156DC34" w:rsidR="00FF06AC" w:rsidRPr="008F3A2E" w:rsidRDefault="00A313D2" w:rsidP="006B1778">
            <w:pPr>
              <w:snapToGrid w:val="0"/>
              <w:spacing w:after="0" w:line="240" w:lineRule="auto"/>
            </w:pPr>
            <w:hyperlink r:id="rId19" w:history="1">
              <w:r w:rsidR="006B1778">
                <w:rPr>
                  <w:rStyle w:val="Hyperlink"/>
                  <w:rFonts w:cs="Arial"/>
                </w:rPr>
                <w:t>S1-244047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80AD34" w14:textId="77777777" w:rsidR="00FF06AC" w:rsidRPr="008F3A2E" w:rsidRDefault="00FF06AC" w:rsidP="006B1778">
            <w:pPr>
              <w:snapToGrid w:val="0"/>
              <w:spacing w:after="0" w:line="240" w:lineRule="auto"/>
            </w:pPr>
            <w:r w:rsidRPr="008F3A2E"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81891E" w14:textId="77777777" w:rsidR="00FF06AC" w:rsidRPr="008F3A2E" w:rsidRDefault="00FF06AC" w:rsidP="006B1778">
            <w:pPr>
              <w:snapToGrid w:val="0"/>
              <w:spacing w:after="0" w:line="240" w:lineRule="auto"/>
            </w:pPr>
            <w:r w:rsidRPr="008F3A2E">
              <w:t>Use case on network information exposure for immersive communication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762CF2" w14:textId="77777777" w:rsidR="00FF06AC" w:rsidRPr="008F3A2E" w:rsidRDefault="00FF06AC" w:rsidP="006B1778">
            <w:pPr>
              <w:snapToGrid w:val="0"/>
              <w:spacing w:after="0" w:line="240" w:lineRule="auto"/>
            </w:pPr>
            <w:r w:rsidRPr="008F3A2E"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A73314" w14:textId="77777777" w:rsidR="00FF06AC" w:rsidRPr="008F3A2E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Postponed by the source company.</w:t>
            </w:r>
          </w:p>
        </w:tc>
      </w:tr>
      <w:tr w:rsidR="00FF06AC" w:rsidRPr="002B5B90" w14:paraId="1AACE365" w14:textId="77777777" w:rsidTr="004E5A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04F153" w14:textId="77777777" w:rsidR="00FF06AC" w:rsidRPr="004E5A3D" w:rsidRDefault="00FF06AC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E5A3D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AAD2CC" w14:textId="72150249" w:rsidR="00FF06AC" w:rsidRPr="004E5A3D" w:rsidRDefault="00A313D2" w:rsidP="006B1778">
            <w:pPr>
              <w:snapToGrid w:val="0"/>
              <w:spacing w:after="0" w:line="240" w:lineRule="auto"/>
            </w:pPr>
            <w:hyperlink r:id="rId20" w:history="1">
              <w:r w:rsidR="006B1778" w:rsidRPr="004E5A3D">
                <w:rPr>
                  <w:rStyle w:val="Hyperlink"/>
                  <w:rFonts w:cs="Arial"/>
                  <w:color w:val="auto"/>
                </w:rPr>
                <w:t>S1-244079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65A730" w14:textId="77777777" w:rsidR="00FF06AC" w:rsidRPr="004E5A3D" w:rsidRDefault="00FF06AC" w:rsidP="006B1778">
            <w:pPr>
              <w:snapToGrid w:val="0"/>
              <w:spacing w:after="0" w:line="240" w:lineRule="auto"/>
            </w:pPr>
            <w:r w:rsidRPr="004E5A3D">
              <w:t>China Unicom, 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CBB66D" w14:textId="77777777" w:rsidR="00FF06AC" w:rsidRPr="004E5A3D" w:rsidRDefault="00FF06AC" w:rsidP="006B1778">
            <w:pPr>
              <w:snapToGrid w:val="0"/>
              <w:spacing w:after="0" w:line="240" w:lineRule="auto"/>
            </w:pPr>
            <w:r w:rsidRPr="004E5A3D">
              <w:t>Smart life for aging population with real-time communication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225336" w14:textId="49BBB8E7" w:rsidR="00FF06AC" w:rsidRPr="004E5A3D" w:rsidRDefault="004E5A3D" w:rsidP="006B1778">
            <w:pPr>
              <w:snapToGrid w:val="0"/>
              <w:spacing w:after="0" w:line="240" w:lineRule="auto"/>
            </w:pPr>
            <w:r w:rsidRPr="004E5A3D">
              <w:t>Revised to S1-244503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DEE966" w14:textId="77777777" w:rsidR="00FF06AC" w:rsidRPr="004E5A3D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4E5A3D" w:rsidRPr="002B5B90" w14:paraId="1CA6D05E" w14:textId="77777777" w:rsidTr="005D4E4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75702" w14:textId="7D6A36BA" w:rsidR="004E5A3D" w:rsidRPr="004E5A3D" w:rsidRDefault="004E5A3D" w:rsidP="006B1778">
            <w:pPr>
              <w:snapToGrid w:val="0"/>
              <w:spacing w:after="0" w:line="240" w:lineRule="auto"/>
            </w:pPr>
            <w:proofErr w:type="spellStart"/>
            <w:r w:rsidRPr="004E5A3D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1B3DA" w14:textId="14F91769" w:rsidR="004E5A3D" w:rsidRPr="004E5A3D" w:rsidRDefault="00A313D2" w:rsidP="006B1778">
            <w:pPr>
              <w:snapToGrid w:val="0"/>
              <w:spacing w:after="0" w:line="240" w:lineRule="auto"/>
              <w:rPr>
                <w:rFonts w:cs="Arial"/>
              </w:rPr>
            </w:pPr>
            <w:hyperlink r:id="rId21" w:history="1">
              <w:r w:rsidR="004E5A3D" w:rsidRPr="004E5A3D">
                <w:rPr>
                  <w:rStyle w:val="Hyperlink"/>
                  <w:rFonts w:cs="Arial"/>
                  <w:color w:val="auto"/>
                </w:rPr>
                <w:t>S1-244503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DA103" w14:textId="45AF103E" w:rsidR="004E5A3D" w:rsidRPr="004E5A3D" w:rsidRDefault="004E5A3D" w:rsidP="006B1778">
            <w:pPr>
              <w:snapToGrid w:val="0"/>
              <w:spacing w:after="0" w:line="240" w:lineRule="auto"/>
            </w:pPr>
            <w:r w:rsidRPr="004E5A3D">
              <w:t>China Unicom, 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6E2BB" w14:textId="680EFD80" w:rsidR="004E5A3D" w:rsidRPr="004E5A3D" w:rsidRDefault="004E5A3D" w:rsidP="006B1778">
            <w:pPr>
              <w:snapToGrid w:val="0"/>
              <w:spacing w:after="0" w:line="240" w:lineRule="auto"/>
            </w:pPr>
            <w:r w:rsidRPr="004E5A3D">
              <w:t>Smart life for aging population with real-time communication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4F654" w14:textId="77777777" w:rsidR="004E5A3D" w:rsidRPr="004E5A3D" w:rsidRDefault="004E5A3D" w:rsidP="006B1778">
            <w:pPr>
              <w:snapToGrid w:val="0"/>
              <w:spacing w:after="0" w:line="240" w:lineRule="auto"/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AB88C" w14:textId="46946337" w:rsidR="004E5A3D" w:rsidRPr="004E5A3D" w:rsidRDefault="004E5A3D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4E5A3D">
              <w:rPr>
                <w:rFonts w:eastAsia="Arial Unicode MS" w:cs="Arial"/>
                <w:szCs w:val="18"/>
                <w:lang w:val="de-DE" w:eastAsia="ar-SA"/>
              </w:rPr>
              <w:t>Revision of S1-244079.</w:t>
            </w:r>
          </w:p>
        </w:tc>
      </w:tr>
      <w:tr w:rsidR="00FF06AC" w:rsidRPr="002B5B90" w14:paraId="76BD27CC" w14:textId="77777777" w:rsidTr="005D4E4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9C5E8C" w14:textId="77777777" w:rsidR="00FF06AC" w:rsidRPr="005D4E43" w:rsidRDefault="00FF06AC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D4E43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E41E4B" w14:textId="31211C05" w:rsidR="00FF06AC" w:rsidRPr="005D4E43" w:rsidRDefault="00A313D2" w:rsidP="006B1778">
            <w:pPr>
              <w:snapToGrid w:val="0"/>
              <w:spacing w:after="0" w:line="240" w:lineRule="auto"/>
            </w:pPr>
            <w:hyperlink r:id="rId22" w:history="1">
              <w:r w:rsidR="006B1778" w:rsidRPr="005D4E43">
                <w:rPr>
                  <w:rStyle w:val="Hyperlink"/>
                  <w:rFonts w:cs="Arial"/>
                  <w:color w:val="auto"/>
                </w:rPr>
                <w:t>S1-244085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6AD96B" w14:textId="77777777" w:rsidR="00FF06AC" w:rsidRPr="005D4E43" w:rsidRDefault="00FF06AC" w:rsidP="006B1778">
            <w:pPr>
              <w:snapToGrid w:val="0"/>
              <w:spacing w:after="0" w:line="240" w:lineRule="auto"/>
            </w:pPr>
            <w:r w:rsidRPr="005D4E43"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23C439" w14:textId="77777777" w:rsidR="00FF06AC" w:rsidRPr="005D4E43" w:rsidRDefault="00FF06AC" w:rsidP="006B1778">
            <w:pPr>
              <w:snapToGrid w:val="0"/>
              <w:spacing w:after="0" w:line="240" w:lineRule="auto"/>
            </w:pPr>
            <w:r w:rsidRPr="005D4E43">
              <w:t>New use case on Immersive Service Discovery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2B9D58" w14:textId="19D28E9C" w:rsidR="00FF06AC" w:rsidRPr="005D4E43" w:rsidRDefault="005D4E43" w:rsidP="006B1778">
            <w:pPr>
              <w:snapToGrid w:val="0"/>
              <w:spacing w:after="0" w:line="240" w:lineRule="auto"/>
            </w:pPr>
            <w:r w:rsidRPr="005D4E43">
              <w:t>Revised to S1-244504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3FFC42" w14:textId="77777777" w:rsidR="00FF06AC" w:rsidRPr="005D4E43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5D4E43" w:rsidRPr="002B5B90" w14:paraId="43BE7F44" w14:textId="77777777" w:rsidTr="005620F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E3F3F" w14:textId="58982DB7" w:rsidR="005D4E43" w:rsidRPr="005D4E43" w:rsidRDefault="005D4E43" w:rsidP="006B1778">
            <w:pPr>
              <w:snapToGrid w:val="0"/>
              <w:spacing w:after="0" w:line="240" w:lineRule="auto"/>
            </w:pPr>
            <w:proofErr w:type="spellStart"/>
            <w:r w:rsidRPr="005D4E43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D2E7A" w14:textId="0365FFF1" w:rsidR="005D4E43" w:rsidRPr="005D4E43" w:rsidRDefault="00A313D2" w:rsidP="006B1778">
            <w:pPr>
              <w:snapToGrid w:val="0"/>
              <w:spacing w:after="0" w:line="240" w:lineRule="auto"/>
              <w:rPr>
                <w:rFonts w:cs="Arial"/>
              </w:rPr>
            </w:pPr>
            <w:hyperlink r:id="rId23" w:history="1">
              <w:r w:rsidR="005D4E43" w:rsidRPr="005D4E43">
                <w:rPr>
                  <w:rStyle w:val="Hyperlink"/>
                  <w:rFonts w:cs="Arial"/>
                  <w:color w:val="auto"/>
                </w:rPr>
                <w:t>S1-244504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CC8F3" w14:textId="716E14E4" w:rsidR="005D4E43" w:rsidRPr="005D4E43" w:rsidRDefault="005D4E43" w:rsidP="006B1778">
            <w:pPr>
              <w:snapToGrid w:val="0"/>
              <w:spacing w:after="0" w:line="240" w:lineRule="auto"/>
            </w:pPr>
            <w:r w:rsidRPr="005D4E43"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5E8D3" w14:textId="27247088" w:rsidR="005D4E43" w:rsidRPr="005D4E43" w:rsidRDefault="005D4E43" w:rsidP="006B1778">
            <w:pPr>
              <w:snapToGrid w:val="0"/>
              <w:spacing w:after="0" w:line="240" w:lineRule="auto"/>
            </w:pPr>
            <w:r w:rsidRPr="005D4E43">
              <w:t>New use case on Immersive Service Discovery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19243" w14:textId="77777777" w:rsidR="005D4E43" w:rsidRPr="005D4E43" w:rsidRDefault="005D4E43" w:rsidP="006B1778">
            <w:pPr>
              <w:snapToGrid w:val="0"/>
              <w:spacing w:after="0" w:line="240" w:lineRule="auto"/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4E33D" w14:textId="7E2520F3" w:rsidR="005D4E43" w:rsidRPr="005D4E43" w:rsidRDefault="005D4E43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D4E43">
              <w:rPr>
                <w:rFonts w:eastAsia="Arial Unicode MS" w:cs="Arial"/>
                <w:szCs w:val="18"/>
                <w:lang w:val="de-DE" w:eastAsia="ar-SA"/>
              </w:rPr>
              <w:t>Revision of S1-244085.</w:t>
            </w:r>
          </w:p>
        </w:tc>
      </w:tr>
      <w:tr w:rsidR="00FF06AC" w:rsidRPr="002B5B90" w14:paraId="44F20F76" w14:textId="77777777" w:rsidTr="005620F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ACA350" w14:textId="77777777" w:rsidR="00FF06AC" w:rsidRPr="005620F8" w:rsidRDefault="00FF06AC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620F8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02049C" w14:textId="5B060D8E" w:rsidR="00FF06AC" w:rsidRPr="005620F8" w:rsidRDefault="00A313D2" w:rsidP="006B1778">
            <w:pPr>
              <w:snapToGrid w:val="0"/>
              <w:spacing w:after="0" w:line="240" w:lineRule="auto"/>
            </w:pPr>
            <w:hyperlink r:id="rId24" w:history="1">
              <w:r w:rsidR="006B1778" w:rsidRPr="005620F8">
                <w:rPr>
                  <w:rStyle w:val="Hyperlink"/>
                  <w:rFonts w:cs="Arial"/>
                  <w:color w:val="auto"/>
                </w:rPr>
                <w:t>S1-244086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77B8A0" w14:textId="77777777" w:rsidR="00FF06AC" w:rsidRPr="005620F8" w:rsidRDefault="00FF06AC" w:rsidP="006B1778">
            <w:pPr>
              <w:snapToGrid w:val="0"/>
              <w:spacing w:after="0" w:line="240" w:lineRule="auto"/>
            </w:pPr>
            <w:r w:rsidRPr="005620F8"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F2B7CE" w14:textId="77777777" w:rsidR="00FF06AC" w:rsidRPr="005620F8" w:rsidRDefault="00FF06AC" w:rsidP="006B1778">
            <w:pPr>
              <w:snapToGrid w:val="0"/>
              <w:spacing w:after="0" w:line="240" w:lineRule="auto"/>
            </w:pPr>
            <w:r w:rsidRPr="005620F8">
              <w:t>New use case on Immersive Service Coordination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821FF9" w14:textId="0E21E13A" w:rsidR="00FF06AC" w:rsidRPr="005620F8" w:rsidRDefault="005620F8" w:rsidP="006B1778">
            <w:pPr>
              <w:snapToGrid w:val="0"/>
              <w:spacing w:after="0" w:line="240" w:lineRule="auto"/>
            </w:pPr>
            <w:r w:rsidRPr="005620F8">
              <w:t>Revised to S1-244505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114789" w14:textId="77777777" w:rsidR="00FF06AC" w:rsidRPr="005620F8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5620F8" w:rsidRPr="002B5B90" w14:paraId="1E1D6535" w14:textId="77777777" w:rsidTr="00D203D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6F437" w14:textId="7637C679" w:rsidR="005620F8" w:rsidRPr="005620F8" w:rsidRDefault="005620F8" w:rsidP="006B1778">
            <w:pPr>
              <w:snapToGrid w:val="0"/>
              <w:spacing w:after="0" w:line="240" w:lineRule="auto"/>
            </w:pPr>
            <w:proofErr w:type="spellStart"/>
            <w:r w:rsidRPr="005620F8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3CC4E" w14:textId="035DC206" w:rsidR="005620F8" w:rsidRPr="005620F8" w:rsidRDefault="00A313D2" w:rsidP="006B1778">
            <w:pPr>
              <w:snapToGrid w:val="0"/>
              <w:spacing w:after="0" w:line="240" w:lineRule="auto"/>
              <w:rPr>
                <w:rFonts w:cs="Arial"/>
              </w:rPr>
            </w:pPr>
            <w:hyperlink r:id="rId25" w:history="1">
              <w:r w:rsidR="005620F8" w:rsidRPr="005620F8">
                <w:rPr>
                  <w:rStyle w:val="Hyperlink"/>
                  <w:rFonts w:cs="Arial"/>
                  <w:color w:val="auto"/>
                </w:rPr>
                <w:t>S1-244505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19C96" w14:textId="37E1BEDF" w:rsidR="005620F8" w:rsidRPr="005620F8" w:rsidRDefault="005620F8" w:rsidP="006B1778">
            <w:pPr>
              <w:snapToGrid w:val="0"/>
              <w:spacing w:after="0" w:line="240" w:lineRule="auto"/>
            </w:pPr>
            <w:r w:rsidRPr="005620F8"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0EE93" w14:textId="6A643BF0" w:rsidR="005620F8" w:rsidRPr="005620F8" w:rsidRDefault="005620F8" w:rsidP="006B1778">
            <w:pPr>
              <w:snapToGrid w:val="0"/>
              <w:spacing w:after="0" w:line="240" w:lineRule="auto"/>
            </w:pPr>
            <w:r w:rsidRPr="005620F8">
              <w:t>New use case on Immersive Service Coordination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D4D33" w14:textId="77777777" w:rsidR="005620F8" w:rsidRPr="005620F8" w:rsidRDefault="005620F8" w:rsidP="006B1778">
            <w:pPr>
              <w:snapToGrid w:val="0"/>
              <w:spacing w:after="0" w:line="240" w:lineRule="auto"/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78887" w14:textId="68C064A3" w:rsidR="005620F8" w:rsidRPr="005620F8" w:rsidRDefault="005620F8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620F8">
              <w:rPr>
                <w:rFonts w:eastAsia="Arial Unicode MS" w:cs="Arial"/>
                <w:szCs w:val="18"/>
                <w:lang w:val="de-DE" w:eastAsia="ar-SA"/>
              </w:rPr>
              <w:t>Revision of S1-244086.</w:t>
            </w:r>
          </w:p>
        </w:tc>
      </w:tr>
      <w:tr w:rsidR="00FF06AC" w:rsidRPr="002B5B90" w14:paraId="554D0B0C" w14:textId="77777777" w:rsidTr="001E1DF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4800A8" w14:textId="77777777" w:rsidR="00FF06AC" w:rsidRPr="00D203D9" w:rsidRDefault="00FF06AC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203D9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4DD7E5" w14:textId="78A5FCA8" w:rsidR="00FF06AC" w:rsidRPr="00D203D9" w:rsidRDefault="00A313D2" w:rsidP="006B1778">
            <w:pPr>
              <w:snapToGrid w:val="0"/>
              <w:spacing w:after="0" w:line="240" w:lineRule="auto"/>
            </w:pPr>
            <w:hyperlink r:id="rId26" w:history="1">
              <w:r w:rsidR="006B1778" w:rsidRPr="00D203D9">
                <w:rPr>
                  <w:rStyle w:val="Hyperlink"/>
                  <w:rFonts w:cs="Arial"/>
                  <w:color w:val="auto"/>
                </w:rPr>
                <w:t>S1-244091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601BC5" w14:textId="77777777" w:rsidR="00FF06AC" w:rsidRPr="00D203D9" w:rsidRDefault="00FF06AC" w:rsidP="006B1778">
            <w:pPr>
              <w:snapToGrid w:val="0"/>
              <w:spacing w:after="0" w:line="240" w:lineRule="auto"/>
            </w:pPr>
            <w:r w:rsidRPr="00D203D9">
              <w:t xml:space="preserve">Qualcomm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163B85" w14:textId="77777777" w:rsidR="00FF06AC" w:rsidRPr="00D203D9" w:rsidRDefault="00FF06AC" w:rsidP="006B1778">
            <w:pPr>
              <w:snapToGrid w:val="0"/>
              <w:spacing w:after="0" w:line="240" w:lineRule="auto"/>
            </w:pPr>
            <w:r w:rsidRPr="00D203D9">
              <w:t xml:space="preserve">Immersive Gaming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F626F8" w14:textId="58C40933" w:rsidR="00FF06AC" w:rsidRPr="00D203D9" w:rsidRDefault="00D203D9" w:rsidP="006B1778">
            <w:pPr>
              <w:snapToGrid w:val="0"/>
              <w:spacing w:after="0" w:line="240" w:lineRule="auto"/>
            </w:pPr>
            <w:r w:rsidRPr="00D203D9">
              <w:t>Revised to S1-244527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41E724" w14:textId="77777777" w:rsidR="00FF06AC" w:rsidRPr="00D203D9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D203D9" w:rsidRPr="002B5B90" w14:paraId="49393741" w14:textId="77777777" w:rsidTr="001E1DF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51802" w14:textId="06D26362" w:rsidR="00D203D9" w:rsidRPr="001E1DF1" w:rsidRDefault="00D203D9" w:rsidP="006B1778">
            <w:pPr>
              <w:snapToGrid w:val="0"/>
              <w:spacing w:after="0" w:line="240" w:lineRule="auto"/>
            </w:pPr>
            <w:proofErr w:type="spellStart"/>
            <w:r w:rsidRPr="001E1DF1"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6E35D" w14:textId="08D75B23" w:rsidR="00D203D9" w:rsidRPr="001E1DF1" w:rsidRDefault="00A313D2" w:rsidP="006B1778">
            <w:pPr>
              <w:snapToGrid w:val="0"/>
              <w:spacing w:after="0" w:line="240" w:lineRule="auto"/>
            </w:pPr>
            <w:hyperlink r:id="rId27" w:history="1">
              <w:r w:rsidR="00D203D9" w:rsidRPr="001E1DF1">
                <w:rPr>
                  <w:rStyle w:val="Hyperlink"/>
                  <w:rFonts w:cs="Arial"/>
                  <w:color w:val="auto"/>
                </w:rPr>
                <w:t>S1-244527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D2A12" w14:textId="130A6962" w:rsidR="00D203D9" w:rsidRPr="001E1DF1" w:rsidRDefault="00D203D9" w:rsidP="006B1778">
            <w:pPr>
              <w:snapToGrid w:val="0"/>
              <w:spacing w:after="0" w:line="240" w:lineRule="auto"/>
            </w:pPr>
            <w:r w:rsidRPr="001E1DF1">
              <w:t xml:space="preserve">Qualcomm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3D2B9" w14:textId="117988AE" w:rsidR="00D203D9" w:rsidRPr="001E1DF1" w:rsidRDefault="00D203D9" w:rsidP="006B1778">
            <w:pPr>
              <w:snapToGrid w:val="0"/>
              <w:spacing w:after="0" w:line="240" w:lineRule="auto"/>
            </w:pPr>
            <w:r w:rsidRPr="001E1DF1">
              <w:t xml:space="preserve">Immersive Gaming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7E968" w14:textId="77777777" w:rsidR="00D203D9" w:rsidRPr="001E1DF1" w:rsidRDefault="00D203D9" w:rsidP="006B1778">
            <w:pPr>
              <w:snapToGrid w:val="0"/>
              <w:spacing w:after="0" w:line="240" w:lineRule="auto"/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231B2" w14:textId="33099E4B" w:rsidR="00D203D9" w:rsidRPr="001E1DF1" w:rsidRDefault="00D203D9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1E1DF1">
              <w:rPr>
                <w:rFonts w:eastAsia="Arial Unicode MS" w:cs="Arial"/>
                <w:szCs w:val="18"/>
                <w:lang w:val="de-DE" w:eastAsia="ar-SA"/>
              </w:rPr>
              <w:t>Revision of S1-244091.</w:t>
            </w:r>
          </w:p>
        </w:tc>
      </w:tr>
      <w:tr w:rsidR="00FF06AC" w:rsidRPr="002B5B90" w14:paraId="7479D65D" w14:textId="77777777" w:rsidTr="0008410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ADA354" w14:textId="77777777" w:rsidR="00FF06AC" w:rsidRPr="00084106" w:rsidRDefault="00FF06AC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84106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5F8A6F" w14:textId="726BAC8F" w:rsidR="00FF06AC" w:rsidRPr="00084106" w:rsidRDefault="00A313D2" w:rsidP="006B1778">
            <w:pPr>
              <w:snapToGrid w:val="0"/>
              <w:spacing w:after="0" w:line="240" w:lineRule="auto"/>
            </w:pPr>
            <w:hyperlink r:id="rId28" w:history="1">
              <w:r w:rsidR="006B1778" w:rsidRPr="00084106">
                <w:rPr>
                  <w:rStyle w:val="Hyperlink"/>
                  <w:rFonts w:cs="Arial"/>
                  <w:color w:val="auto"/>
                </w:rPr>
                <w:t>S1-244107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4E91A7" w14:textId="77777777" w:rsidR="00FF06AC" w:rsidRPr="00084106" w:rsidRDefault="00FF06AC" w:rsidP="006B1778">
            <w:pPr>
              <w:snapToGrid w:val="0"/>
              <w:spacing w:after="0" w:line="240" w:lineRule="auto"/>
            </w:pPr>
            <w:r w:rsidRPr="00084106">
              <w:t>NTT DOCOMO, SK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367887" w14:textId="77777777" w:rsidR="00FF06AC" w:rsidRPr="00084106" w:rsidRDefault="00FF06AC" w:rsidP="006B1778">
            <w:pPr>
              <w:snapToGrid w:val="0"/>
              <w:spacing w:after="0" w:line="240" w:lineRule="auto"/>
            </w:pPr>
            <w:r w:rsidRPr="00084106">
              <w:t>Use case on XR rendering offload support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BAAA1D" w14:textId="16A0D0A5" w:rsidR="00FF06AC" w:rsidRPr="00084106" w:rsidRDefault="00084106" w:rsidP="006B1778">
            <w:pPr>
              <w:snapToGrid w:val="0"/>
              <w:spacing w:after="0" w:line="240" w:lineRule="auto"/>
            </w:pPr>
            <w:r w:rsidRPr="00084106">
              <w:t>Revised to S1-244506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1CD08F" w14:textId="77777777" w:rsidR="00FF06AC" w:rsidRPr="00084106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084106" w:rsidRPr="002B5B90" w14:paraId="4B6D11F4" w14:textId="77777777" w:rsidTr="00F224F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8BD77" w14:textId="5FADA2F3" w:rsidR="00084106" w:rsidRPr="00084106" w:rsidRDefault="00084106" w:rsidP="006B1778">
            <w:pPr>
              <w:snapToGrid w:val="0"/>
              <w:spacing w:after="0" w:line="240" w:lineRule="auto"/>
            </w:pPr>
            <w:proofErr w:type="spellStart"/>
            <w:r w:rsidRPr="00084106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9281D" w14:textId="6CC05AAF" w:rsidR="00084106" w:rsidRPr="00084106" w:rsidRDefault="00A313D2" w:rsidP="006B1778">
            <w:pPr>
              <w:snapToGrid w:val="0"/>
              <w:spacing w:after="0" w:line="240" w:lineRule="auto"/>
              <w:rPr>
                <w:rFonts w:cs="Arial"/>
              </w:rPr>
            </w:pPr>
            <w:hyperlink r:id="rId29" w:history="1">
              <w:r w:rsidR="00084106" w:rsidRPr="00084106">
                <w:rPr>
                  <w:rStyle w:val="Hyperlink"/>
                  <w:rFonts w:cs="Arial"/>
                  <w:color w:val="auto"/>
                </w:rPr>
                <w:t>S1-244506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4CEFB" w14:textId="3D8E2BE9" w:rsidR="00084106" w:rsidRPr="00084106" w:rsidRDefault="00084106" w:rsidP="006B1778">
            <w:pPr>
              <w:snapToGrid w:val="0"/>
              <w:spacing w:after="0" w:line="240" w:lineRule="auto"/>
            </w:pPr>
            <w:r w:rsidRPr="00084106">
              <w:t>NTT DOCOMO, SK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54323" w14:textId="12375972" w:rsidR="00084106" w:rsidRPr="00084106" w:rsidRDefault="00084106" w:rsidP="006B1778">
            <w:pPr>
              <w:snapToGrid w:val="0"/>
              <w:spacing w:after="0" w:line="240" w:lineRule="auto"/>
            </w:pPr>
            <w:r w:rsidRPr="00084106">
              <w:t>Use case on XR rendering offload support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D41EC" w14:textId="77777777" w:rsidR="00084106" w:rsidRPr="00084106" w:rsidRDefault="00084106" w:rsidP="006B1778">
            <w:pPr>
              <w:snapToGrid w:val="0"/>
              <w:spacing w:after="0" w:line="240" w:lineRule="auto"/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6DB04" w14:textId="32568DE4" w:rsidR="00084106" w:rsidRPr="00084106" w:rsidRDefault="00084106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084106">
              <w:rPr>
                <w:rFonts w:eastAsia="Arial Unicode MS" w:cs="Arial"/>
                <w:szCs w:val="18"/>
                <w:lang w:val="de-DE" w:eastAsia="ar-SA"/>
              </w:rPr>
              <w:t>Revision of S1-244107.</w:t>
            </w:r>
          </w:p>
        </w:tc>
      </w:tr>
      <w:tr w:rsidR="00FF06AC" w:rsidRPr="002B5B90" w14:paraId="082D8BB3" w14:textId="77777777" w:rsidTr="00F224F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219484" w14:textId="77777777" w:rsidR="00FF06AC" w:rsidRPr="00F224F2" w:rsidRDefault="00FF06AC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224F2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4B40A2" w14:textId="19FA7437" w:rsidR="00FF06AC" w:rsidRPr="00F224F2" w:rsidRDefault="00A313D2" w:rsidP="006B1778">
            <w:pPr>
              <w:snapToGrid w:val="0"/>
              <w:spacing w:after="0" w:line="240" w:lineRule="auto"/>
            </w:pPr>
            <w:hyperlink r:id="rId30" w:history="1">
              <w:r w:rsidR="006B1778" w:rsidRPr="00F224F2">
                <w:rPr>
                  <w:rStyle w:val="Hyperlink"/>
                  <w:rFonts w:cs="Arial"/>
                  <w:color w:val="auto"/>
                </w:rPr>
                <w:t>S1-244114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FB2E90" w14:textId="77777777" w:rsidR="00FF06AC" w:rsidRPr="00F224F2" w:rsidRDefault="00FF06AC" w:rsidP="006B1778">
            <w:pPr>
              <w:snapToGrid w:val="0"/>
              <w:spacing w:after="0" w:line="240" w:lineRule="auto"/>
            </w:pPr>
            <w:r w:rsidRPr="00F224F2">
              <w:t>China Mobile, 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3639FD" w14:textId="77777777" w:rsidR="00FF06AC" w:rsidRPr="00F224F2" w:rsidRDefault="00FF06AC" w:rsidP="006B1778">
            <w:pPr>
              <w:snapToGrid w:val="0"/>
              <w:spacing w:after="0" w:line="240" w:lineRule="auto"/>
            </w:pPr>
            <w:r w:rsidRPr="00F224F2">
              <w:t>Use Case on Immersive Communication with built-in RTC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5B9406" w14:textId="0A9136BB" w:rsidR="00FF06AC" w:rsidRPr="00F224F2" w:rsidRDefault="00F224F2" w:rsidP="006B1778">
            <w:pPr>
              <w:snapToGrid w:val="0"/>
              <w:spacing w:after="0" w:line="240" w:lineRule="auto"/>
            </w:pPr>
            <w:r w:rsidRPr="00F224F2">
              <w:t>Revised to S1-244528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4A806D" w14:textId="77777777" w:rsidR="00FF06AC" w:rsidRPr="00F224F2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F224F2" w:rsidRPr="002B5B90" w14:paraId="6B8FAEF1" w14:textId="77777777" w:rsidTr="00F224F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E832B" w14:textId="6BF79B1E" w:rsidR="00F224F2" w:rsidRPr="00F224F2" w:rsidRDefault="00F224F2" w:rsidP="006B1778">
            <w:pPr>
              <w:snapToGrid w:val="0"/>
              <w:spacing w:after="0" w:line="240" w:lineRule="auto"/>
            </w:pPr>
            <w:proofErr w:type="spellStart"/>
            <w:r w:rsidRPr="00F224F2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B0142" w14:textId="640500DB" w:rsidR="00F224F2" w:rsidRPr="00F224F2" w:rsidRDefault="00A313D2" w:rsidP="006B1778">
            <w:pPr>
              <w:snapToGrid w:val="0"/>
              <w:spacing w:after="0" w:line="240" w:lineRule="auto"/>
            </w:pPr>
            <w:hyperlink r:id="rId31" w:history="1">
              <w:r w:rsidR="00F224F2" w:rsidRPr="00F224F2">
                <w:rPr>
                  <w:rStyle w:val="Hyperlink"/>
                  <w:rFonts w:cs="Arial"/>
                  <w:color w:val="auto"/>
                </w:rPr>
                <w:t>S1-244528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C0562" w14:textId="1D617E36" w:rsidR="00F224F2" w:rsidRPr="00F224F2" w:rsidRDefault="00F224F2" w:rsidP="006B1778">
            <w:pPr>
              <w:snapToGrid w:val="0"/>
              <w:spacing w:after="0" w:line="240" w:lineRule="auto"/>
            </w:pPr>
            <w:r w:rsidRPr="00F224F2">
              <w:t>China Mobile, 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77A96" w14:textId="403399B6" w:rsidR="00F224F2" w:rsidRPr="00F224F2" w:rsidRDefault="00F224F2" w:rsidP="006B1778">
            <w:pPr>
              <w:snapToGrid w:val="0"/>
              <w:spacing w:after="0" w:line="240" w:lineRule="auto"/>
            </w:pPr>
            <w:r w:rsidRPr="00F224F2">
              <w:t>Use Case on Immersive Communication with built-in RTC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69B3D" w14:textId="77777777" w:rsidR="00F224F2" w:rsidRPr="00F224F2" w:rsidRDefault="00F224F2" w:rsidP="006B1778">
            <w:pPr>
              <w:snapToGrid w:val="0"/>
              <w:spacing w:after="0" w:line="240" w:lineRule="auto"/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E6FB0" w14:textId="02374512" w:rsidR="00F224F2" w:rsidRPr="00F224F2" w:rsidRDefault="00F224F2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F224F2">
              <w:rPr>
                <w:rFonts w:eastAsia="Arial Unicode MS" w:cs="Arial"/>
                <w:szCs w:val="18"/>
                <w:lang w:val="de-DE" w:eastAsia="ar-SA"/>
              </w:rPr>
              <w:t>Revision of S1-244114.</w:t>
            </w:r>
          </w:p>
        </w:tc>
      </w:tr>
      <w:tr w:rsidR="00FF06AC" w:rsidRPr="002B5B90" w14:paraId="6AA0CD24" w14:textId="77777777" w:rsidTr="0026460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550B0C" w14:textId="77777777" w:rsidR="00FF06AC" w:rsidRPr="00264605" w:rsidRDefault="00FF06AC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64605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95ADF8" w14:textId="4C81DB93" w:rsidR="00FF06AC" w:rsidRPr="00264605" w:rsidRDefault="00A313D2" w:rsidP="006B1778">
            <w:pPr>
              <w:snapToGrid w:val="0"/>
              <w:spacing w:after="0" w:line="240" w:lineRule="auto"/>
            </w:pPr>
            <w:hyperlink r:id="rId32" w:history="1">
              <w:r w:rsidR="006B1778" w:rsidRPr="00264605">
                <w:rPr>
                  <w:rStyle w:val="Hyperlink"/>
                  <w:rFonts w:cs="Arial"/>
                  <w:color w:val="auto"/>
                </w:rPr>
                <w:t>S1-244161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3FB811" w14:textId="77777777" w:rsidR="00FF06AC" w:rsidRPr="00264605" w:rsidRDefault="00FF06AC" w:rsidP="006B1778">
            <w:pPr>
              <w:snapToGrid w:val="0"/>
              <w:spacing w:after="0" w:line="240" w:lineRule="auto"/>
            </w:pPr>
            <w:r w:rsidRPr="00264605">
              <w:t>ZTE, 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854E1F" w14:textId="77777777" w:rsidR="00FF06AC" w:rsidRPr="00264605" w:rsidRDefault="00FF06AC" w:rsidP="006B1778">
            <w:pPr>
              <w:snapToGrid w:val="0"/>
              <w:spacing w:after="0" w:line="240" w:lineRule="auto"/>
            </w:pPr>
            <w:r w:rsidRPr="00264605">
              <w:t>Use case on supporting collaborative data service in Multi-site involved immersive communication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12F552" w14:textId="6C497D01" w:rsidR="00FF06AC" w:rsidRPr="00264605" w:rsidRDefault="00264605" w:rsidP="006B1778">
            <w:pPr>
              <w:snapToGrid w:val="0"/>
              <w:spacing w:after="0" w:line="240" w:lineRule="auto"/>
            </w:pPr>
            <w:r w:rsidRPr="00264605">
              <w:t>Revised to S1-244508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5A2095" w14:textId="77777777" w:rsidR="00FF06AC" w:rsidRPr="00264605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264605" w:rsidRPr="002B5B90" w14:paraId="3B6EE82B" w14:textId="77777777" w:rsidTr="0026460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8B8AF" w14:textId="38386D84" w:rsidR="00264605" w:rsidRPr="00264605" w:rsidRDefault="00264605" w:rsidP="006B1778">
            <w:pPr>
              <w:snapToGrid w:val="0"/>
              <w:spacing w:after="0" w:line="240" w:lineRule="auto"/>
            </w:pPr>
            <w:proofErr w:type="spellStart"/>
            <w:r w:rsidRPr="00264605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20230" w14:textId="2D5B5D78" w:rsidR="00264605" w:rsidRPr="00264605" w:rsidRDefault="00A313D2" w:rsidP="006B1778">
            <w:pPr>
              <w:snapToGrid w:val="0"/>
              <w:spacing w:after="0" w:line="240" w:lineRule="auto"/>
              <w:rPr>
                <w:rFonts w:cs="Arial"/>
              </w:rPr>
            </w:pPr>
            <w:hyperlink r:id="rId33" w:history="1">
              <w:r w:rsidR="00264605" w:rsidRPr="00264605">
                <w:rPr>
                  <w:rStyle w:val="Hyperlink"/>
                  <w:rFonts w:cs="Arial"/>
                  <w:color w:val="auto"/>
                </w:rPr>
                <w:t>S1-244508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AF77B" w14:textId="70DB7055" w:rsidR="00264605" w:rsidRPr="00264605" w:rsidRDefault="00264605" w:rsidP="006B1778">
            <w:pPr>
              <w:snapToGrid w:val="0"/>
              <w:spacing w:after="0" w:line="240" w:lineRule="auto"/>
            </w:pPr>
            <w:r w:rsidRPr="00264605">
              <w:t>ZTE, 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4EFE4" w14:textId="2D7151F5" w:rsidR="00264605" w:rsidRPr="00264605" w:rsidRDefault="00264605" w:rsidP="006B1778">
            <w:pPr>
              <w:snapToGrid w:val="0"/>
              <w:spacing w:after="0" w:line="240" w:lineRule="auto"/>
            </w:pPr>
            <w:r w:rsidRPr="00264605">
              <w:t>Use case on supporting collaborative data service in Multi-site involved immersive communication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3DF3B" w14:textId="77777777" w:rsidR="00264605" w:rsidRPr="00264605" w:rsidRDefault="00264605" w:rsidP="006B1778">
            <w:pPr>
              <w:snapToGrid w:val="0"/>
              <w:spacing w:after="0" w:line="240" w:lineRule="auto"/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7DFBA" w14:textId="28CD8E5E" w:rsidR="00264605" w:rsidRPr="00264605" w:rsidRDefault="00264605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64605">
              <w:rPr>
                <w:rFonts w:eastAsia="Arial Unicode MS" w:cs="Arial"/>
                <w:szCs w:val="18"/>
                <w:lang w:val="de-DE" w:eastAsia="ar-SA"/>
              </w:rPr>
              <w:t>Revision of S1-244161.</w:t>
            </w:r>
          </w:p>
        </w:tc>
      </w:tr>
      <w:tr w:rsidR="00FF06AC" w:rsidRPr="002B5B90" w14:paraId="33042C99" w14:textId="77777777" w:rsidTr="00F224F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EAD630" w14:textId="77777777" w:rsidR="00FF06AC" w:rsidRPr="006A6AE9" w:rsidRDefault="00FF06AC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A6AE9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27CFCC" w14:textId="76CF9CA2" w:rsidR="00FF06AC" w:rsidRPr="006A6AE9" w:rsidRDefault="00A313D2" w:rsidP="006B1778">
            <w:pPr>
              <w:snapToGrid w:val="0"/>
              <w:spacing w:after="0" w:line="240" w:lineRule="auto"/>
            </w:pPr>
            <w:hyperlink r:id="rId34" w:history="1">
              <w:r w:rsidR="006B1778">
                <w:rPr>
                  <w:rStyle w:val="Hyperlink"/>
                  <w:rFonts w:cs="Arial"/>
                </w:rPr>
                <w:t>S1-244178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5B8F37" w14:textId="77777777" w:rsidR="00FF06AC" w:rsidRPr="006A6AE9" w:rsidRDefault="00FF06AC" w:rsidP="006B1778">
            <w:pPr>
              <w:snapToGrid w:val="0"/>
              <w:spacing w:after="0" w:line="240" w:lineRule="auto"/>
            </w:pPr>
            <w:r w:rsidRPr="006A6AE9">
              <w:t xml:space="preserve">China Mobile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91FD1C" w14:textId="77777777" w:rsidR="00FF06AC" w:rsidRPr="006A6AE9" w:rsidRDefault="00FF06AC" w:rsidP="006B1778">
            <w:pPr>
              <w:snapToGrid w:val="0"/>
              <w:spacing w:after="0" w:line="240" w:lineRule="auto"/>
            </w:pPr>
            <w:r w:rsidRPr="006A6AE9">
              <w:t xml:space="preserve"> </w:t>
            </w:r>
            <w:proofErr w:type="spellStart"/>
            <w:r w:rsidRPr="006A6AE9">
              <w:t>pCR</w:t>
            </w:r>
            <w:proofErr w:type="spellEnd"/>
            <w:r w:rsidRPr="006A6AE9">
              <w:t xml:space="preserve"> on Use Case Immersive interaction with built-in RTC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A7E3A2" w14:textId="77777777" w:rsidR="00FF06AC" w:rsidRPr="006A6AE9" w:rsidRDefault="00FF06AC" w:rsidP="006B1778">
            <w:pPr>
              <w:snapToGrid w:val="0"/>
              <w:spacing w:after="0" w:line="240" w:lineRule="auto"/>
            </w:pPr>
            <w:r w:rsidRPr="006A6AE9"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D463C5" w14:textId="77777777" w:rsidR="00FF06AC" w:rsidRPr="006A6AE9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Postponed by the source company.</w:t>
            </w:r>
          </w:p>
        </w:tc>
      </w:tr>
      <w:tr w:rsidR="00FF06AC" w:rsidRPr="002B5B90" w14:paraId="1FCA70D9" w14:textId="77777777" w:rsidTr="00F224F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2FAD9E" w14:textId="77777777" w:rsidR="00FF06AC" w:rsidRPr="00F224F2" w:rsidRDefault="00FF06AC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224F2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245D8A" w14:textId="715E1FFB" w:rsidR="00FF06AC" w:rsidRPr="00F224F2" w:rsidRDefault="00A313D2" w:rsidP="006B1778">
            <w:pPr>
              <w:snapToGrid w:val="0"/>
              <w:spacing w:after="0" w:line="240" w:lineRule="auto"/>
            </w:pPr>
            <w:hyperlink r:id="rId35" w:history="1">
              <w:r w:rsidR="006B1778" w:rsidRPr="00F224F2">
                <w:rPr>
                  <w:rStyle w:val="Hyperlink"/>
                  <w:rFonts w:cs="Arial"/>
                  <w:color w:val="auto"/>
                </w:rPr>
                <w:t>S1-244226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255A7D" w14:textId="77777777" w:rsidR="00FF06AC" w:rsidRPr="00F224F2" w:rsidRDefault="00FF06AC" w:rsidP="006B1778">
            <w:pPr>
              <w:snapToGrid w:val="0"/>
              <w:spacing w:after="0" w:line="240" w:lineRule="auto"/>
            </w:pPr>
            <w:r w:rsidRPr="00F224F2">
              <w:t xml:space="preserve">KDDI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0D41B4" w14:textId="77777777" w:rsidR="00FF06AC" w:rsidRPr="00F224F2" w:rsidRDefault="00FF06AC" w:rsidP="006B1778">
            <w:pPr>
              <w:snapToGrid w:val="0"/>
              <w:spacing w:after="0" w:line="240" w:lineRule="auto"/>
            </w:pPr>
            <w:r w:rsidRPr="00F224F2">
              <w:t xml:space="preserve">Discussion on real-time multi-point </w:t>
            </w:r>
            <w:proofErr w:type="spellStart"/>
            <w:r w:rsidRPr="00F224F2">
              <w:t>telepresense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9E7D7F" w14:textId="5D92338C" w:rsidR="00FF06AC" w:rsidRPr="00F224F2" w:rsidRDefault="00F224F2" w:rsidP="006B1778">
            <w:pPr>
              <w:snapToGrid w:val="0"/>
              <w:spacing w:after="0" w:line="240" w:lineRule="auto"/>
            </w:pPr>
            <w:r w:rsidRPr="00F224F2"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412237" w14:textId="77777777" w:rsidR="00FF06AC" w:rsidRPr="00F224F2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FF06AC" w:rsidRPr="002B5B90" w14:paraId="29DF89A2" w14:textId="77777777" w:rsidTr="003A425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57F8A5" w14:textId="77777777" w:rsidR="00FF06AC" w:rsidRPr="003A4257" w:rsidRDefault="00FF06AC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A4257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EA942E" w14:textId="6191AB9D" w:rsidR="00FF06AC" w:rsidRPr="003A4257" w:rsidRDefault="00A313D2" w:rsidP="006B1778">
            <w:pPr>
              <w:snapToGrid w:val="0"/>
              <w:spacing w:after="0" w:line="240" w:lineRule="auto"/>
            </w:pPr>
            <w:hyperlink r:id="rId36" w:history="1">
              <w:r w:rsidR="006B1778" w:rsidRPr="003A4257">
                <w:rPr>
                  <w:rStyle w:val="Hyperlink"/>
                  <w:rFonts w:cs="Arial"/>
                  <w:color w:val="auto"/>
                </w:rPr>
                <w:t>S1-244228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437211" w14:textId="77777777" w:rsidR="00FF06AC" w:rsidRPr="003A4257" w:rsidRDefault="00FF06AC" w:rsidP="006B1778">
            <w:pPr>
              <w:snapToGrid w:val="0"/>
              <w:spacing w:after="0" w:line="240" w:lineRule="auto"/>
            </w:pPr>
            <w:r w:rsidRPr="003A4257">
              <w:t xml:space="preserve">Xiaomi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7BC95A" w14:textId="77777777" w:rsidR="00FF06AC" w:rsidRPr="003A4257" w:rsidRDefault="00FF06AC" w:rsidP="006B1778">
            <w:pPr>
              <w:snapToGrid w:val="0"/>
              <w:spacing w:after="0" w:line="240" w:lineRule="auto"/>
            </w:pPr>
            <w:r w:rsidRPr="003A4257">
              <w:t>New Use Case: 6G System Supports Mixed Reality Co-Design using XR Immersive Communication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E826A2" w14:textId="4C53A226" w:rsidR="00FF06AC" w:rsidRPr="003A4257" w:rsidRDefault="003A4257" w:rsidP="006B1778">
            <w:pPr>
              <w:snapToGrid w:val="0"/>
              <w:spacing w:after="0" w:line="240" w:lineRule="auto"/>
            </w:pPr>
            <w:r w:rsidRPr="003A4257">
              <w:t>Revised to S1-244507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1F03BE" w14:textId="77777777" w:rsidR="00FF06AC" w:rsidRPr="003A4257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3A4257" w:rsidRPr="002B5B90" w14:paraId="575E477D" w14:textId="77777777" w:rsidTr="00F224F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54B62" w14:textId="04530FEC" w:rsidR="003A4257" w:rsidRPr="003A4257" w:rsidRDefault="003A4257" w:rsidP="006B1778">
            <w:pPr>
              <w:snapToGrid w:val="0"/>
              <w:spacing w:after="0" w:line="240" w:lineRule="auto"/>
            </w:pPr>
            <w:proofErr w:type="spellStart"/>
            <w:r w:rsidRPr="003A4257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9C6F1" w14:textId="10C2170D" w:rsidR="003A4257" w:rsidRPr="003A4257" w:rsidRDefault="00A313D2" w:rsidP="006B1778">
            <w:pPr>
              <w:snapToGrid w:val="0"/>
              <w:spacing w:after="0" w:line="240" w:lineRule="auto"/>
              <w:rPr>
                <w:rFonts w:cs="Arial"/>
              </w:rPr>
            </w:pPr>
            <w:hyperlink r:id="rId37" w:history="1">
              <w:r w:rsidR="003A4257" w:rsidRPr="003A4257">
                <w:rPr>
                  <w:rStyle w:val="Hyperlink"/>
                  <w:rFonts w:cs="Arial"/>
                  <w:color w:val="auto"/>
                </w:rPr>
                <w:t>S1-244507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1EB4F" w14:textId="534EFB36" w:rsidR="003A4257" w:rsidRPr="003A4257" w:rsidRDefault="003A4257" w:rsidP="006B1778">
            <w:pPr>
              <w:snapToGrid w:val="0"/>
              <w:spacing w:after="0" w:line="240" w:lineRule="auto"/>
            </w:pPr>
            <w:r w:rsidRPr="003A4257">
              <w:t xml:space="preserve">Xiaomi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D14C9" w14:textId="18083789" w:rsidR="003A4257" w:rsidRPr="003A4257" w:rsidRDefault="003A4257" w:rsidP="006B1778">
            <w:pPr>
              <w:snapToGrid w:val="0"/>
              <w:spacing w:after="0" w:line="240" w:lineRule="auto"/>
            </w:pPr>
            <w:r w:rsidRPr="003A4257">
              <w:t>New Use Case: 6G System Supports Mixed Reality Co-Design using XR Immersive Communication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329C1" w14:textId="77777777" w:rsidR="003A4257" w:rsidRPr="003A4257" w:rsidRDefault="003A4257" w:rsidP="006B1778">
            <w:pPr>
              <w:snapToGrid w:val="0"/>
              <w:spacing w:after="0" w:line="240" w:lineRule="auto"/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59692" w14:textId="56E96831" w:rsidR="003A4257" w:rsidRPr="003A4257" w:rsidRDefault="003A4257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A4257">
              <w:rPr>
                <w:rFonts w:eastAsia="Arial Unicode MS" w:cs="Arial"/>
                <w:szCs w:val="18"/>
                <w:lang w:val="de-DE" w:eastAsia="ar-SA"/>
              </w:rPr>
              <w:t>Revision of S1-244228.</w:t>
            </w:r>
          </w:p>
        </w:tc>
      </w:tr>
      <w:tr w:rsidR="00FF06AC" w:rsidRPr="002B5B90" w14:paraId="68BBE5D2" w14:textId="77777777" w:rsidTr="00F224F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AFDE32" w14:textId="77777777" w:rsidR="00FF06AC" w:rsidRPr="00F224F2" w:rsidRDefault="00FF06AC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224F2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EC15E8" w14:textId="63B390FB" w:rsidR="00FF06AC" w:rsidRPr="00F224F2" w:rsidRDefault="00A313D2" w:rsidP="006B1778">
            <w:pPr>
              <w:snapToGrid w:val="0"/>
              <w:spacing w:after="0" w:line="240" w:lineRule="auto"/>
            </w:pPr>
            <w:hyperlink r:id="rId38" w:history="1">
              <w:r w:rsidR="006B1778" w:rsidRPr="00F224F2">
                <w:rPr>
                  <w:rStyle w:val="Hyperlink"/>
                  <w:rFonts w:cs="Arial"/>
                  <w:color w:val="auto"/>
                </w:rPr>
                <w:t>S1-244232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1134EE" w14:textId="77777777" w:rsidR="00FF06AC" w:rsidRPr="00F224F2" w:rsidRDefault="00FF06AC" w:rsidP="006B1778">
            <w:pPr>
              <w:snapToGrid w:val="0"/>
              <w:spacing w:after="0" w:line="240" w:lineRule="auto"/>
            </w:pPr>
            <w:r w:rsidRPr="00F224F2">
              <w:t xml:space="preserve">KDDI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286B86" w14:textId="77777777" w:rsidR="00FF06AC" w:rsidRPr="00F224F2" w:rsidRDefault="00FF06AC" w:rsidP="006B1778">
            <w:pPr>
              <w:snapToGrid w:val="0"/>
              <w:spacing w:after="0" w:line="240" w:lineRule="auto"/>
            </w:pPr>
            <w:r w:rsidRPr="00F224F2">
              <w:t>New use case on real-time multi-point telepresence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B1BE16" w14:textId="4CD070D4" w:rsidR="00FF06AC" w:rsidRPr="00F224F2" w:rsidRDefault="00F224F2" w:rsidP="006B1778">
            <w:pPr>
              <w:snapToGrid w:val="0"/>
              <w:spacing w:after="0" w:line="240" w:lineRule="auto"/>
            </w:pPr>
            <w:r w:rsidRPr="00F224F2">
              <w:t>Revised to S1-244529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D613A2" w14:textId="77777777" w:rsidR="00FF06AC" w:rsidRPr="00F224F2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F224F2" w:rsidRPr="002B5B90" w14:paraId="3961EEFB" w14:textId="77777777" w:rsidTr="001B58D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943C6" w14:textId="67D04B1C" w:rsidR="00F224F2" w:rsidRPr="00F224F2" w:rsidRDefault="00F224F2" w:rsidP="006B1778">
            <w:pPr>
              <w:snapToGrid w:val="0"/>
              <w:spacing w:after="0" w:line="240" w:lineRule="auto"/>
            </w:pPr>
            <w:proofErr w:type="spellStart"/>
            <w:r w:rsidRPr="00F224F2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9DDE5" w14:textId="5C3CD636" w:rsidR="00F224F2" w:rsidRPr="00F224F2" w:rsidRDefault="00A313D2" w:rsidP="006B1778">
            <w:pPr>
              <w:snapToGrid w:val="0"/>
              <w:spacing w:after="0" w:line="240" w:lineRule="auto"/>
            </w:pPr>
            <w:hyperlink r:id="rId39" w:history="1">
              <w:r w:rsidR="00F224F2" w:rsidRPr="00F224F2">
                <w:rPr>
                  <w:rStyle w:val="Hyperlink"/>
                  <w:rFonts w:cs="Arial"/>
                  <w:color w:val="auto"/>
                </w:rPr>
                <w:t>S1-244529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2614C" w14:textId="662B3669" w:rsidR="00F224F2" w:rsidRPr="00F224F2" w:rsidRDefault="00F224F2" w:rsidP="006B1778">
            <w:pPr>
              <w:snapToGrid w:val="0"/>
              <w:spacing w:after="0" w:line="240" w:lineRule="auto"/>
            </w:pPr>
            <w:r w:rsidRPr="00F224F2">
              <w:t xml:space="preserve">KDDI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B88EA" w14:textId="22D34B5D" w:rsidR="00F224F2" w:rsidRPr="00F224F2" w:rsidRDefault="00F224F2" w:rsidP="006B1778">
            <w:pPr>
              <w:snapToGrid w:val="0"/>
              <w:spacing w:after="0" w:line="240" w:lineRule="auto"/>
            </w:pPr>
            <w:r w:rsidRPr="00F224F2">
              <w:t>New use case on real-time multi-point telepresence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0267E" w14:textId="77777777" w:rsidR="00F224F2" w:rsidRPr="00F224F2" w:rsidRDefault="00F224F2" w:rsidP="006B1778">
            <w:pPr>
              <w:snapToGrid w:val="0"/>
              <w:spacing w:after="0" w:line="240" w:lineRule="auto"/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16D10" w14:textId="7D19E9CC" w:rsidR="00F224F2" w:rsidRPr="00F224F2" w:rsidRDefault="00F224F2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F224F2">
              <w:rPr>
                <w:rFonts w:eastAsia="Arial Unicode MS" w:cs="Arial"/>
                <w:szCs w:val="18"/>
                <w:lang w:val="de-DE" w:eastAsia="ar-SA"/>
              </w:rPr>
              <w:t>Revision of S1-244232.</w:t>
            </w:r>
          </w:p>
        </w:tc>
      </w:tr>
      <w:tr w:rsidR="00FF06AC" w:rsidRPr="002B5B90" w14:paraId="2194DC6D" w14:textId="77777777" w:rsidTr="001B58D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6C9D6E" w14:textId="77777777" w:rsidR="00FF06AC" w:rsidRPr="001B58DA" w:rsidRDefault="00FF06AC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B58DA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E04D44" w14:textId="27940DCF" w:rsidR="00FF06AC" w:rsidRPr="001B58DA" w:rsidRDefault="00A313D2" w:rsidP="006B1778">
            <w:pPr>
              <w:snapToGrid w:val="0"/>
              <w:spacing w:after="0" w:line="240" w:lineRule="auto"/>
            </w:pPr>
            <w:hyperlink r:id="rId40" w:history="1">
              <w:r w:rsidR="006B1778" w:rsidRPr="001B58DA">
                <w:rPr>
                  <w:rStyle w:val="Hyperlink"/>
                  <w:rFonts w:cs="Arial"/>
                  <w:color w:val="auto"/>
                </w:rPr>
                <w:t>S1-244253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010E69" w14:textId="77777777" w:rsidR="00FF06AC" w:rsidRPr="001B58DA" w:rsidRDefault="00FF06AC" w:rsidP="006B1778">
            <w:pPr>
              <w:snapToGrid w:val="0"/>
              <w:spacing w:after="0" w:line="240" w:lineRule="auto"/>
            </w:pPr>
            <w:r w:rsidRPr="001B58DA">
              <w:t>IIT Bombay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928A6A" w14:textId="77777777" w:rsidR="00FF06AC" w:rsidRPr="001B58DA" w:rsidRDefault="00FF06AC" w:rsidP="006B1778">
            <w:pPr>
              <w:snapToGrid w:val="0"/>
              <w:spacing w:after="0" w:line="240" w:lineRule="auto"/>
            </w:pPr>
            <w:r w:rsidRPr="001B58DA">
              <w:t xml:space="preserve">Use case on intelligent holographic shopping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D4EE28" w14:textId="6085A01C" w:rsidR="00FF06AC" w:rsidRPr="001B58DA" w:rsidRDefault="001B58DA" w:rsidP="006B1778">
            <w:pPr>
              <w:snapToGrid w:val="0"/>
              <w:spacing w:after="0" w:line="240" w:lineRule="auto"/>
            </w:pPr>
            <w:r w:rsidRPr="001B58DA">
              <w:t>Revised to S1-244530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C152DD" w14:textId="77777777" w:rsidR="00FF06AC" w:rsidRPr="001B58DA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1B58DA" w:rsidRPr="002B5B90" w14:paraId="5F1933E0" w14:textId="77777777" w:rsidTr="001B58D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5F334" w14:textId="006931AF" w:rsidR="001B58DA" w:rsidRPr="001B58DA" w:rsidRDefault="001B58DA" w:rsidP="006B1778">
            <w:pPr>
              <w:snapToGrid w:val="0"/>
              <w:spacing w:after="0" w:line="240" w:lineRule="auto"/>
            </w:pPr>
            <w:proofErr w:type="spellStart"/>
            <w:r w:rsidRPr="001B58DA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FBA6E" w14:textId="6D82817D" w:rsidR="001B58DA" w:rsidRPr="001B58DA" w:rsidRDefault="00A313D2" w:rsidP="006B1778">
            <w:pPr>
              <w:snapToGrid w:val="0"/>
              <w:spacing w:after="0" w:line="240" w:lineRule="auto"/>
            </w:pPr>
            <w:hyperlink r:id="rId41" w:history="1">
              <w:r w:rsidR="001B58DA" w:rsidRPr="001B58DA">
                <w:rPr>
                  <w:rStyle w:val="Hyperlink"/>
                  <w:rFonts w:cs="Arial"/>
                  <w:color w:val="auto"/>
                </w:rPr>
                <w:t>S1-244530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FCBB4" w14:textId="343DB762" w:rsidR="001B58DA" w:rsidRPr="001B58DA" w:rsidRDefault="001B58DA" w:rsidP="006B1778">
            <w:pPr>
              <w:snapToGrid w:val="0"/>
              <w:spacing w:after="0" w:line="240" w:lineRule="auto"/>
            </w:pPr>
            <w:r w:rsidRPr="001B58DA">
              <w:t>IIT Bombay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69124" w14:textId="3EB0F215" w:rsidR="001B58DA" w:rsidRPr="001B58DA" w:rsidRDefault="001B58DA" w:rsidP="006B1778">
            <w:pPr>
              <w:snapToGrid w:val="0"/>
              <w:spacing w:after="0" w:line="240" w:lineRule="auto"/>
            </w:pPr>
            <w:r w:rsidRPr="001B58DA">
              <w:t xml:space="preserve">Use case on intelligent holographic shopping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B04FC" w14:textId="77777777" w:rsidR="001B58DA" w:rsidRPr="001B58DA" w:rsidRDefault="001B58DA" w:rsidP="006B1778">
            <w:pPr>
              <w:snapToGrid w:val="0"/>
              <w:spacing w:after="0" w:line="240" w:lineRule="auto"/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AECBF" w14:textId="64E80611" w:rsidR="001B58DA" w:rsidRPr="001B58DA" w:rsidRDefault="001B58DA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1B58DA">
              <w:rPr>
                <w:rFonts w:eastAsia="Arial Unicode MS" w:cs="Arial"/>
                <w:szCs w:val="18"/>
                <w:lang w:val="de-DE" w:eastAsia="ar-SA"/>
              </w:rPr>
              <w:t>Revision of S1-244253.</w:t>
            </w:r>
          </w:p>
        </w:tc>
      </w:tr>
      <w:tr w:rsidR="00FF06AC" w:rsidRPr="002B5B90" w14:paraId="1D8A120B" w14:textId="77777777" w:rsidTr="006C0D5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D909E7" w14:textId="77777777" w:rsidR="00FF06AC" w:rsidRPr="006E43E6" w:rsidRDefault="00FF06AC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E43E6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5DC79F" w14:textId="5E38D5B9" w:rsidR="00FF06AC" w:rsidRPr="006E43E6" w:rsidRDefault="00A313D2" w:rsidP="006B1778">
            <w:pPr>
              <w:snapToGrid w:val="0"/>
              <w:spacing w:after="0" w:line="240" w:lineRule="auto"/>
            </w:pPr>
            <w:hyperlink r:id="rId42" w:history="1">
              <w:r w:rsidR="006B1778" w:rsidRPr="006E43E6">
                <w:rPr>
                  <w:rStyle w:val="Hyperlink"/>
                  <w:rFonts w:cs="Arial"/>
                  <w:color w:val="auto"/>
                </w:rPr>
                <w:t>S1-244266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BFFD66" w14:textId="77777777" w:rsidR="00FF06AC" w:rsidRPr="006E43E6" w:rsidRDefault="00FF06AC" w:rsidP="006B1778">
            <w:pPr>
              <w:snapToGrid w:val="0"/>
              <w:spacing w:after="0" w:line="240" w:lineRule="auto"/>
            </w:pPr>
            <w:r w:rsidRPr="006E43E6"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68F557" w14:textId="77777777" w:rsidR="00FF06AC" w:rsidRPr="006E43E6" w:rsidRDefault="00FF06AC" w:rsidP="006B1778">
            <w:pPr>
              <w:snapToGrid w:val="0"/>
              <w:spacing w:after="0" w:line="240" w:lineRule="auto"/>
            </w:pPr>
            <w:r w:rsidRPr="006E43E6">
              <w:t>Pseudo-CR on applicability of existing Mobile Metaverse use cases and requirements to 6G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98E8CB" w14:textId="2380103A" w:rsidR="00FF06AC" w:rsidRPr="006E43E6" w:rsidRDefault="006E43E6" w:rsidP="006B1778">
            <w:pPr>
              <w:snapToGrid w:val="0"/>
              <w:spacing w:after="0" w:line="240" w:lineRule="auto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  <w:r>
              <w:rPr>
                <w:lang w:eastAsia="ja-JP"/>
              </w:rPr>
              <w:t>erged in</w:t>
            </w:r>
            <w:r w:rsidR="00EF128D">
              <w:rPr>
                <w:lang w:eastAsia="ja-JP"/>
              </w:rPr>
              <w:t>to</w:t>
            </w:r>
            <w:r>
              <w:rPr>
                <w:lang w:eastAsia="ja-JP"/>
              </w:rPr>
              <w:t xml:space="preserve"> S1-244501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277395" w14:textId="77777777" w:rsidR="00FF06AC" w:rsidRPr="006E43E6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FF06AC" w:rsidRPr="002B5B90" w14:paraId="4BB0A411" w14:textId="77777777" w:rsidTr="006C0D5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E2EDA9" w14:textId="77777777" w:rsidR="00FF06AC" w:rsidRPr="006C0D53" w:rsidRDefault="00FF06AC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C0D53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C4590B" w14:textId="3A18C5BC" w:rsidR="00FF06AC" w:rsidRPr="006C0D53" w:rsidRDefault="00A313D2" w:rsidP="006B1778">
            <w:pPr>
              <w:snapToGrid w:val="0"/>
              <w:spacing w:after="0" w:line="240" w:lineRule="auto"/>
            </w:pPr>
            <w:hyperlink r:id="rId43" w:history="1">
              <w:r w:rsidR="006B1778" w:rsidRPr="006C0D53">
                <w:rPr>
                  <w:rStyle w:val="Hyperlink"/>
                  <w:rFonts w:cs="Arial"/>
                  <w:color w:val="auto"/>
                </w:rPr>
                <w:t>S1-244292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98BD02" w14:textId="77777777" w:rsidR="00FF06AC" w:rsidRPr="006C0D53" w:rsidRDefault="00FF06AC" w:rsidP="006B1778">
            <w:pPr>
              <w:snapToGrid w:val="0"/>
              <w:spacing w:after="0" w:line="240" w:lineRule="auto"/>
            </w:pPr>
            <w:r w:rsidRPr="006C0D53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97D08B" w14:textId="77777777" w:rsidR="00FF06AC" w:rsidRPr="006C0D53" w:rsidRDefault="00FF06AC" w:rsidP="006B1778">
            <w:pPr>
              <w:snapToGrid w:val="0"/>
              <w:spacing w:after="0" w:line="240" w:lineRule="auto"/>
            </w:pPr>
            <w:r w:rsidRPr="006C0D53">
              <w:t>Use case on multi-media services with deterministic experience by collaborative processing among UE-network-cloud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281DAB" w14:textId="5E3C7303" w:rsidR="00FF06AC" w:rsidRPr="006C0D53" w:rsidRDefault="006C0D53" w:rsidP="006B1778">
            <w:pPr>
              <w:snapToGrid w:val="0"/>
              <w:spacing w:after="0" w:line="240" w:lineRule="auto"/>
            </w:pPr>
            <w:r w:rsidRPr="006C0D53">
              <w:t>Revised to S1-244525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06F34C" w14:textId="77777777" w:rsidR="00FF06AC" w:rsidRPr="006C0D53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6C0D53" w:rsidRPr="002B5B90" w14:paraId="2E5F71F0" w14:textId="77777777" w:rsidTr="006C0D5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1701B" w14:textId="1E883441" w:rsidR="006C0D53" w:rsidRPr="006C0D53" w:rsidRDefault="006C0D53" w:rsidP="006B1778">
            <w:pPr>
              <w:snapToGrid w:val="0"/>
              <w:spacing w:after="0" w:line="240" w:lineRule="auto"/>
            </w:pPr>
            <w:proofErr w:type="spellStart"/>
            <w:r w:rsidRPr="006C0D53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6BD0F" w14:textId="24C6C877" w:rsidR="006C0D53" w:rsidRPr="006C0D53" w:rsidRDefault="00A313D2" w:rsidP="006B1778">
            <w:pPr>
              <w:snapToGrid w:val="0"/>
              <w:spacing w:after="0" w:line="240" w:lineRule="auto"/>
            </w:pPr>
            <w:hyperlink r:id="rId44" w:history="1">
              <w:r w:rsidR="006C0D53" w:rsidRPr="006C0D53">
                <w:rPr>
                  <w:rStyle w:val="Hyperlink"/>
                  <w:rFonts w:cs="Arial"/>
                  <w:color w:val="auto"/>
                </w:rPr>
                <w:t>S1-244525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FCF06" w14:textId="64D9D601" w:rsidR="006C0D53" w:rsidRPr="006C0D53" w:rsidRDefault="006C0D53" w:rsidP="006B1778">
            <w:pPr>
              <w:snapToGrid w:val="0"/>
              <w:spacing w:after="0" w:line="240" w:lineRule="auto"/>
            </w:pPr>
            <w:r w:rsidRPr="006C0D53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60CA5" w14:textId="13F3CB78" w:rsidR="006C0D53" w:rsidRPr="006C0D53" w:rsidRDefault="006C0D53" w:rsidP="006B1778">
            <w:pPr>
              <w:snapToGrid w:val="0"/>
              <w:spacing w:after="0" w:line="240" w:lineRule="auto"/>
            </w:pPr>
            <w:r w:rsidRPr="006C0D53">
              <w:t>Use case on multi-media services with deterministic experience by collaborative processing among UE-network-cloud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FEC56" w14:textId="77777777" w:rsidR="006C0D53" w:rsidRPr="006C0D53" w:rsidRDefault="006C0D53" w:rsidP="006B1778">
            <w:pPr>
              <w:snapToGrid w:val="0"/>
              <w:spacing w:after="0" w:line="240" w:lineRule="auto"/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A6347" w14:textId="1EA2C12E" w:rsidR="006C0D53" w:rsidRPr="006C0D53" w:rsidRDefault="006C0D53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6C0D53">
              <w:rPr>
                <w:rFonts w:eastAsia="Arial Unicode MS" w:cs="Arial"/>
                <w:szCs w:val="18"/>
                <w:lang w:val="de-DE" w:eastAsia="ar-SA"/>
              </w:rPr>
              <w:t>Revision of S1-244292.</w:t>
            </w:r>
          </w:p>
        </w:tc>
      </w:tr>
      <w:tr w:rsidR="00FF06AC" w:rsidRPr="002B5B90" w14:paraId="6F3FF589" w14:textId="77777777" w:rsidTr="006C0D5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930ADF" w14:textId="77777777" w:rsidR="00FF06AC" w:rsidRPr="00A223B3" w:rsidRDefault="00FF06AC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223B3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150006" w14:textId="556EFF26" w:rsidR="00FF06AC" w:rsidRPr="00A223B3" w:rsidRDefault="00A313D2" w:rsidP="006B1778">
            <w:pPr>
              <w:snapToGrid w:val="0"/>
              <w:spacing w:after="0" w:line="240" w:lineRule="auto"/>
            </w:pPr>
            <w:hyperlink r:id="rId45" w:history="1">
              <w:r w:rsidR="006B1778">
                <w:rPr>
                  <w:rStyle w:val="Hyperlink"/>
                  <w:rFonts w:cs="Arial"/>
                </w:rPr>
                <w:t>S1-244293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AEDF6A" w14:textId="77777777" w:rsidR="00FF06AC" w:rsidRPr="00A223B3" w:rsidRDefault="00FF06AC" w:rsidP="006B1778">
            <w:pPr>
              <w:snapToGrid w:val="0"/>
              <w:spacing w:after="0" w:line="240" w:lineRule="auto"/>
            </w:pPr>
            <w:r w:rsidRPr="00A223B3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BDBB73" w14:textId="77777777" w:rsidR="00FF06AC" w:rsidRPr="00A223B3" w:rsidRDefault="00FF06AC" w:rsidP="006B1778">
            <w:pPr>
              <w:snapToGrid w:val="0"/>
              <w:spacing w:after="0" w:line="240" w:lineRule="auto"/>
            </w:pPr>
            <w:r w:rsidRPr="00A223B3">
              <w:t>Use case on V2X infotainment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CD11BB" w14:textId="77777777" w:rsidR="00FF06AC" w:rsidRPr="00A223B3" w:rsidRDefault="00FF06AC" w:rsidP="006B1778">
            <w:pPr>
              <w:snapToGrid w:val="0"/>
              <w:spacing w:after="0" w:line="240" w:lineRule="auto"/>
            </w:pPr>
            <w:r w:rsidRPr="00A223B3"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2DFC97" w14:textId="77777777" w:rsidR="00FF06AC" w:rsidRPr="00A223B3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 xml:space="preserve">Postponed by the source company. </w:t>
            </w:r>
          </w:p>
        </w:tc>
      </w:tr>
      <w:tr w:rsidR="00FF06AC" w:rsidRPr="002B5B90" w14:paraId="28E8A56A" w14:textId="77777777" w:rsidTr="00D203D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BB69F5" w14:textId="77777777" w:rsidR="00FF06AC" w:rsidRPr="006C0D53" w:rsidRDefault="00FF06AC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C0D53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DC7FBF" w14:textId="19C7F52A" w:rsidR="00FF06AC" w:rsidRPr="006C0D53" w:rsidRDefault="00A313D2" w:rsidP="006B1778">
            <w:pPr>
              <w:snapToGrid w:val="0"/>
              <w:spacing w:after="0" w:line="240" w:lineRule="auto"/>
            </w:pPr>
            <w:hyperlink r:id="rId46" w:history="1">
              <w:r w:rsidR="006B1778" w:rsidRPr="006C0D53">
                <w:rPr>
                  <w:rStyle w:val="Hyperlink"/>
                  <w:rFonts w:cs="Arial"/>
                  <w:color w:val="auto"/>
                </w:rPr>
                <w:t>S1-244294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1D8E83" w14:textId="77777777" w:rsidR="00FF06AC" w:rsidRPr="006C0D53" w:rsidRDefault="00FF06AC" w:rsidP="006B1778">
            <w:pPr>
              <w:snapToGrid w:val="0"/>
              <w:spacing w:after="0" w:line="240" w:lineRule="auto"/>
            </w:pPr>
            <w:r w:rsidRPr="006C0D53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F12669" w14:textId="77777777" w:rsidR="00FF06AC" w:rsidRPr="006C0D53" w:rsidRDefault="00FF06AC" w:rsidP="006B1778">
            <w:pPr>
              <w:snapToGrid w:val="0"/>
              <w:spacing w:after="0" w:line="240" w:lineRule="auto"/>
            </w:pPr>
            <w:r w:rsidRPr="006C0D53">
              <w:t>Use case on phone empowered wireless split rendering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5B567F" w14:textId="58D649BA" w:rsidR="00FF06AC" w:rsidRPr="006C0D53" w:rsidRDefault="006C0D53" w:rsidP="006B1778">
            <w:pPr>
              <w:snapToGrid w:val="0"/>
              <w:spacing w:after="0" w:line="240" w:lineRule="auto"/>
            </w:pPr>
            <w:r w:rsidRPr="006C0D53">
              <w:t>Revised to S1-244526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12237F" w14:textId="77777777" w:rsidR="00FF06AC" w:rsidRPr="006C0D53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6C0D53" w:rsidRPr="002B5B90" w14:paraId="5DFF1DB3" w14:textId="77777777" w:rsidTr="00CD014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7CF5B" w14:textId="5AE0B135" w:rsidR="006C0D53" w:rsidRPr="00D203D9" w:rsidRDefault="006C0D53" w:rsidP="006B1778">
            <w:pPr>
              <w:snapToGrid w:val="0"/>
              <w:spacing w:after="0" w:line="240" w:lineRule="auto"/>
            </w:pPr>
            <w:proofErr w:type="spellStart"/>
            <w:r w:rsidRPr="00D203D9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A9E4B" w14:textId="2A1D84D4" w:rsidR="006C0D53" w:rsidRPr="00D203D9" w:rsidRDefault="00A313D2" w:rsidP="006B1778">
            <w:pPr>
              <w:snapToGrid w:val="0"/>
              <w:spacing w:after="0" w:line="240" w:lineRule="auto"/>
            </w:pPr>
            <w:hyperlink r:id="rId47" w:history="1">
              <w:r w:rsidR="006C0D53" w:rsidRPr="00D203D9">
                <w:rPr>
                  <w:rStyle w:val="Hyperlink"/>
                  <w:rFonts w:cs="Arial"/>
                  <w:color w:val="auto"/>
                </w:rPr>
                <w:t>S1-244526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75A9D" w14:textId="29068715" w:rsidR="006C0D53" w:rsidRPr="00D203D9" w:rsidRDefault="006C0D53" w:rsidP="006B1778">
            <w:pPr>
              <w:snapToGrid w:val="0"/>
              <w:spacing w:after="0" w:line="240" w:lineRule="auto"/>
            </w:pPr>
            <w:r w:rsidRPr="00D203D9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C4227" w14:textId="7A790765" w:rsidR="006C0D53" w:rsidRPr="00D203D9" w:rsidRDefault="006C0D53" w:rsidP="006B1778">
            <w:pPr>
              <w:snapToGrid w:val="0"/>
              <w:spacing w:after="0" w:line="240" w:lineRule="auto"/>
            </w:pPr>
            <w:r w:rsidRPr="00D203D9">
              <w:t>Use case on phone empowered wireless split rendering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2BB98" w14:textId="77777777" w:rsidR="006C0D53" w:rsidRPr="00D203D9" w:rsidRDefault="006C0D53" w:rsidP="006B1778">
            <w:pPr>
              <w:snapToGrid w:val="0"/>
              <w:spacing w:after="0" w:line="240" w:lineRule="auto"/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37F7F" w14:textId="1F2351D1" w:rsidR="006C0D53" w:rsidRPr="00D203D9" w:rsidRDefault="006C0D53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D203D9">
              <w:rPr>
                <w:rFonts w:eastAsia="Arial Unicode MS" w:cs="Arial"/>
                <w:szCs w:val="18"/>
                <w:lang w:val="de-DE" w:eastAsia="ar-SA"/>
              </w:rPr>
              <w:t>Revision of S1-244294.</w:t>
            </w:r>
          </w:p>
        </w:tc>
      </w:tr>
      <w:tr w:rsidR="00FF06AC" w:rsidRPr="002B5B90" w14:paraId="28A02828" w14:textId="77777777" w:rsidTr="00CD014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1EAB07" w14:textId="77777777" w:rsidR="00FF06AC" w:rsidRPr="00CD014C" w:rsidRDefault="00FF06AC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D014C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93E504" w14:textId="26A2F8A7" w:rsidR="00FF06AC" w:rsidRPr="00CD014C" w:rsidRDefault="00A313D2" w:rsidP="006B1778">
            <w:pPr>
              <w:snapToGrid w:val="0"/>
              <w:spacing w:after="0" w:line="240" w:lineRule="auto"/>
            </w:pPr>
            <w:hyperlink r:id="rId48" w:history="1">
              <w:r w:rsidR="006B1778" w:rsidRPr="00CD014C">
                <w:rPr>
                  <w:rStyle w:val="Hyperlink"/>
                  <w:rFonts w:cs="Arial"/>
                  <w:color w:val="auto"/>
                </w:rPr>
                <w:t>S1-244312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C58A25" w14:textId="77777777" w:rsidR="00FF06AC" w:rsidRPr="00CD014C" w:rsidRDefault="00FF06AC" w:rsidP="006B1778">
            <w:pPr>
              <w:snapToGrid w:val="0"/>
              <w:spacing w:after="0" w:line="240" w:lineRule="auto"/>
            </w:pPr>
            <w:r w:rsidRPr="00CD014C"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517E70" w14:textId="77777777" w:rsidR="00FF06AC" w:rsidRPr="00CD014C" w:rsidRDefault="00FF06AC" w:rsidP="006B1778">
            <w:pPr>
              <w:snapToGrid w:val="0"/>
              <w:spacing w:after="0" w:line="240" w:lineRule="auto"/>
            </w:pPr>
            <w:r w:rsidRPr="00CD014C">
              <w:t xml:space="preserve">Use Case </w:t>
            </w:r>
            <w:proofErr w:type="gramStart"/>
            <w:r w:rsidRPr="00CD014C">
              <w:t>On</w:t>
            </w:r>
            <w:proofErr w:type="gramEnd"/>
            <w:r w:rsidRPr="00CD014C">
              <w:t xml:space="preserve"> Glasses-free 3D Communication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6C7616" w14:textId="7A597A9C" w:rsidR="00FF06AC" w:rsidRPr="00CD014C" w:rsidRDefault="00CD014C" w:rsidP="006B1778">
            <w:pPr>
              <w:snapToGrid w:val="0"/>
              <w:spacing w:after="0" w:line="240" w:lineRule="auto"/>
            </w:pPr>
            <w:r w:rsidRPr="00CD014C">
              <w:t>Revised to S1-244531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FB1D4E" w14:textId="77777777" w:rsidR="00FF06AC" w:rsidRPr="00CD014C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CD014C" w:rsidRPr="002B5B90" w14:paraId="6180B385" w14:textId="77777777" w:rsidTr="00BC55A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A549E" w14:textId="56430952" w:rsidR="00CD014C" w:rsidRPr="00CD014C" w:rsidRDefault="00CD014C" w:rsidP="006B1778">
            <w:pPr>
              <w:snapToGrid w:val="0"/>
              <w:spacing w:after="0" w:line="240" w:lineRule="auto"/>
            </w:pPr>
            <w:proofErr w:type="spellStart"/>
            <w:r w:rsidRPr="00CD014C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D1C06" w14:textId="3161AD38" w:rsidR="00CD014C" w:rsidRPr="00CD014C" w:rsidRDefault="00A313D2" w:rsidP="006B1778">
            <w:pPr>
              <w:snapToGrid w:val="0"/>
              <w:spacing w:after="0" w:line="240" w:lineRule="auto"/>
            </w:pPr>
            <w:hyperlink r:id="rId49" w:history="1">
              <w:r w:rsidR="00CD014C" w:rsidRPr="00CD014C">
                <w:rPr>
                  <w:rStyle w:val="Hyperlink"/>
                  <w:rFonts w:cs="Arial"/>
                  <w:color w:val="auto"/>
                </w:rPr>
                <w:t>S1-244531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8D7DD" w14:textId="73913B2F" w:rsidR="00CD014C" w:rsidRPr="00CD014C" w:rsidRDefault="00CD014C" w:rsidP="006B1778">
            <w:pPr>
              <w:snapToGrid w:val="0"/>
              <w:spacing w:after="0" w:line="240" w:lineRule="auto"/>
            </w:pPr>
            <w:r w:rsidRPr="00CD014C"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E1047" w14:textId="25986081" w:rsidR="00CD014C" w:rsidRPr="00CD014C" w:rsidRDefault="00CD014C" w:rsidP="006B1778">
            <w:pPr>
              <w:snapToGrid w:val="0"/>
              <w:spacing w:after="0" w:line="240" w:lineRule="auto"/>
            </w:pPr>
            <w:r w:rsidRPr="00CD014C">
              <w:t xml:space="preserve">Use Case </w:t>
            </w:r>
            <w:proofErr w:type="gramStart"/>
            <w:r w:rsidRPr="00CD014C">
              <w:t>On</w:t>
            </w:r>
            <w:proofErr w:type="gramEnd"/>
            <w:r w:rsidRPr="00CD014C">
              <w:t xml:space="preserve"> Glasses-free 3D Communication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34937" w14:textId="77777777" w:rsidR="00CD014C" w:rsidRPr="00CD014C" w:rsidRDefault="00CD014C" w:rsidP="006B1778">
            <w:pPr>
              <w:snapToGrid w:val="0"/>
              <w:spacing w:after="0" w:line="240" w:lineRule="auto"/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C7928" w14:textId="2173D3CE" w:rsidR="00CD014C" w:rsidRPr="00CD014C" w:rsidRDefault="00CD014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D014C">
              <w:rPr>
                <w:rFonts w:eastAsia="Arial Unicode MS" w:cs="Arial"/>
                <w:szCs w:val="18"/>
                <w:lang w:val="de-DE" w:eastAsia="ar-SA"/>
              </w:rPr>
              <w:t>Revision of S1-244312.</w:t>
            </w:r>
          </w:p>
        </w:tc>
      </w:tr>
      <w:tr w:rsidR="00FF06AC" w:rsidRPr="002B5B90" w14:paraId="79A1C590" w14:textId="77777777" w:rsidTr="00BC55A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3152CF" w14:textId="77777777" w:rsidR="00FF06AC" w:rsidRPr="00BC55A5" w:rsidRDefault="00FF06AC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C55A5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42A598" w14:textId="29925BE3" w:rsidR="00FF06AC" w:rsidRPr="00BC55A5" w:rsidRDefault="00A313D2" w:rsidP="006B1778">
            <w:pPr>
              <w:snapToGrid w:val="0"/>
              <w:spacing w:after="0" w:line="240" w:lineRule="auto"/>
            </w:pPr>
            <w:hyperlink r:id="rId50" w:history="1">
              <w:r w:rsidR="006B1778" w:rsidRPr="00BC55A5">
                <w:rPr>
                  <w:rStyle w:val="Hyperlink"/>
                  <w:rFonts w:cs="Arial"/>
                  <w:color w:val="auto"/>
                </w:rPr>
                <w:t>S1-244325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D77C41" w14:textId="77777777" w:rsidR="00FF06AC" w:rsidRPr="00BC55A5" w:rsidRDefault="00FF06AC" w:rsidP="006B1778">
            <w:pPr>
              <w:snapToGrid w:val="0"/>
              <w:spacing w:after="0" w:line="240" w:lineRule="auto"/>
            </w:pPr>
            <w:r w:rsidRPr="00BC55A5">
              <w:t>Ericsson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C6A0C2" w14:textId="77777777" w:rsidR="00FF06AC" w:rsidRPr="00BC55A5" w:rsidRDefault="00FF06AC" w:rsidP="006B1778">
            <w:pPr>
              <w:snapToGrid w:val="0"/>
              <w:spacing w:after="0" w:line="240" w:lineRule="auto"/>
            </w:pPr>
            <w:r w:rsidRPr="00BC55A5">
              <w:t>Mixed Reality (MR) Gaming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11EF78" w14:textId="52C8ADFE" w:rsidR="00FF06AC" w:rsidRPr="00BC55A5" w:rsidRDefault="00BC55A5" w:rsidP="006B1778">
            <w:pPr>
              <w:snapToGrid w:val="0"/>
              <w:spacing w:after="0" w:line="240" w:lineRule="auto"/>
            </w:pPr>
            <w:r w:rsidRPr="00BC55A5">
              <w:t>Revised to S1-244532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1CA2E4" w14:textId="77777777" w:rsidR="00FF06AC" w:rsidRPr="00BC55A5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BC55A5" w:rsidRPr="002B5B90" w14:paraId="6D4D55C3" w14:textId="77777777" w:rsidTr="0036479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9CDF9" w14:textId="72C98F3F" w:rsidR="00BC55A5" w:rsidRPr="00BC55A5" w:rsidRDefault="00BC55A5" w:rsidP="006B1778">
            <w:pPr>
              <w:snapToGrid w:val="0"/>
              <w:spacing w:after="0" w:line="240" w:lineRule="auto"/>
            </w:pPr>
            <w:proofErr w:type="spellStart"/>
            <w:r w:rsidRPr="00BC55A5"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F955D" w14:textId="64A5C787" w:rsidR="00BC55A5" w:rsidRPr="00BC55A5" w:rsidRDefault="00A313D2" w:rsidP="006B1778">
            <w:pPr>
              <w:snapToGrid w:val="0"/>
              <w:spacing w:after="0" w:line="240" w:lineRule="auto"/>
            </w:pPr>
            <w:hyperlink r:id="rId51" w:history="1">
              <w:r w:rsidR="00BC55A5" w:rsidRPr="00BC55A5">
                <w:rPr>
                  <w:rStyle w:val="Hyperlink"/>
                  <w:rFonts w:cs="Arial"/>
                  <w:color w:val="auto"/>
                </w:rPr>
                <w:t>S1-244532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1C457" w14:textId="12E96305" w:rsidR="00BC55A5" w:rsidRPr="00BC55A5" w:rsidRDefault="00BC55A5" w:rsidP="006B1778">
            <w:pPr>
              <w:snapToGrid w:val="0"/>
              <w:spacing w:after="0" w:line="240" w:lineRule="auto"/>
            </w:pPr>
            <w:r w:rsidRPr="00BC55A5">
              <w:t>Ericsson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5EFE1" w14:textId="1E8880B3" w:rsidR="00BC55A5" w:rsidRPr="00BC55A5" w:rsidRDefault="00BC55A5" w:rsidP="006B1778">
            <w:pPr>
              <w:snapToGrid w:val="0"/>
              <w:spacing w:after="0" w:line="240" w:lineRule="auto"/>
            </w:pPr>
            <w:r w:rsidRPr="00BC55A5">
              <w:t>Mixed Reality (MR) Gaming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0865F" w14:textId="77777777" w:rsidR="00BC55A5" w:rsidRPr="00BC55A5" w:rsidRDefault="00BC55A5" w:rsidP="006B1778">
            <w:pPr>
              <w:snapToGrid w:val="0"/>
              <w:spacing w:after="0" w:line="240" w:lineRule="auto"/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FB91D" w14:textId="4AE01DF0" w:rsidR="00BC55A5" w:rsidRPr="00BC55A5" w:rsidRDefault="00BC55A5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C55A5">
              <w:rPr>
                <w:rFonts w:eastAsia="Arial Unicode MS" w:cs="Arial"/>
                <w:szCs w:val="18"/>
                <w:lang w:val="de-DE" w:eastAsia="ar-SA"/>
              </w:rPr>
              <w:t>Revision of S1-244325.</w:t>
            </w:r>
          </w:p>
        </w:tc>
      </w:tr>
      <w:tr w:rsidR="00FF06AC" w:rsidRPr="002B5B90" w14:paraId="4DC24389" w14:textId="77777777" w:rsidTr="00364792">
        <w:trPr>
          <w:trHeight w:val="52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25231E" w14:textId="77777777" w:rsidR="00FF06AC" w:rsidRPr="00364792" w:rsidRDefault="00FF06AC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64792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C10ED8" w14:textId="2992BDD6" w:rsidR="00FF06AC" w:rsidRPr="00364792" w:rsidRDefault="00A313D2" w:rsidP="006B1778">
            <w:pPr>
              <w:snapToGrid w:val="0"/>
              <w:spacing w:after="0" w:line="240" w:lineRule="auto"/>
            </w:pPr>
            <w:hyperlink r:id="rId52" w:history="1">
              <w:r w:rsidR="006B1778" w:rsidRPr="00364792">
                <w:rPr>
                  <w:rStyle w:val="Hyperlink"/>
                  <w:rFonts w:cs="Arial"/>
                  <w:color w:val="auto"/>
                </w:rPr>
                <w:t>S1-244348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6318E2" w14:textId="77777777" w:rsidR="00FF06AC" w:rsidRPr="00364792" w:rsidRDefault="00FF06AC" w:rsidP="006B1778">
            <w:pPr>
              <w:snapToGrid w:val="0"/>
              <w:spacing w:after="0" w:line="240" w:lineRule="auto"/>
            </w:pPr>
            <w:r w:rsidRPr="00364792">
              <w:t xml:space="preserve">China Mobile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BE7A96" w14:textId="77777777" w:rsidR="00FF06AC" w:rsidRPr="00364792" w:rsidRDefault="00FF06AC" w:rsidP="006B1778">
            <w:pPr>
              <w:snapToGrid w:val="0"/>
              <w:spacing w:after="0" w:line="240" w:lineRule="auto"/>
            </w:pPr>
            <w:r w:rsidRPr="00364792">
              <w:t>Use Case on holographic conference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7186DC" w14:textId="1109911C" w:rsidR="00FF06AC" w:rsidRPr="00364792" w:rsidRDefault="00364792" w:rsidP="006B1778">
            <w:pPr>
              <w:snapToGrid w:val="0"/>
              <w:spacing w:after="0" w:line="240" w:lineRule="auto"/>
            </w:pPr>
            <w:r w:rsidRPr="00364792">
              <w:t>Revised to S1-244533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4F92DE" w14:textId="77777777" w:rsidR="00FF06AC" w:rsidRPr="00364792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364792" w:rsidRPr="002B5B90" w14:paraId="11814DC4" w14:textId="77777777" w:rsidTr="00364792">
        <w:trPr>
          <w:trHeight w:val="52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B1857" w14:textId="78F055CE" w:rsidR="00364792" w:rsidRPr="00364792" w:rsidRDefault="00364792" w:rsidP="006B1778">
            <w:pPr>
              <w:snapToGrid w:val="0"/>
              <w:spacing w:after="0" w:line="240" w:lineRule="auto"/>
            </w:pPr>
            <w:proofErr w:type="spellStart"/>
            <w:r w:rsidRPr="00364792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1AD20" w14:textId="7F8B9659" w:rsidR="00364792" w:rsidRPr="00364792" w:rsidRDefault="00A313D2" w:rsidP="006B1778">
            <w:pPr>
              <w:snapToGrid w:val="0"/>
              <w:spacing w:after="0" w:line="240" w:lineRule="auto"/>
            </w:pPr>
            <w:hyperlink r:id="rId53" w:history="1">
              <w:r w:rsidR="00364792" w:rsidRPr="00364792">
                <w:rPr>
                  <w:rStyle w:val="Hyperlink"/>
                  <w:rFonts w:cs="Arial"/>
                  <w:color w:val="auto"/>
                </w:rPr>
                <w:t>S1-244533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B9790" w14:textId="603D5B16" w:rsidR="00364792" w:rsidRPr="00364792" w:rsidRDefault="00364792" w:rsidP="006B1778">
            <w:pPr>
              <w:snapToGrid w:val="0"/>
              <w:spacing w:after="0" w:line="240" w:lineRule="auto"/>
            </w:pPr>
            <w:r w:rsidRPr="00364792">
              <w:t xml:space="preserve">China Mobile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261BB" w14:textId="2CDC4F0F" w:rsidR="00364792" w:rsidRPr="00364792" w:rsidRDefault="00364792" w:rsidP="006B1778">
            <w:pPr>
              <w:snapToGrid w:val="0"/>
              <w:spacing w:after="0" w:line="240" w:lineRule="auto"/>
            </w:pPr>
            <w:r w:rsidRPr="00364792">
              <w:t>Use Case on holographic conference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C0480" w14:textId="77777777" w:rsidR="00364792" w:rsidRPr="00364792" w:rsidRDefault="00364792" w:rsidP="006B1778">
            <w:pPr>
              <w:snapToGrid w:val="0"/>
              <w:spacing w:after="0" w:line="240" w:lineRule="auto"/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55380" w14:textId="289110C7" w:rsidR="00364792" w:rsidRPr="00364792" w:rsidRDefault="00364792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64792">
              <w:rPr>
                <w:rFonts w:eastAsia="Arial Unicode MS" w:cs="Arial"/>
                <w:szCs w:val="18"/>
                <w:lang w:val="de-DE" w:eastAsia="ar-SA"/>
              </w:rPr>
              <w:t>Revision of S1-244348.</w:t>
            </w:r>
          </w:p>
        </w:tc>
      </w:tr>
      <w:tr w:rsidR="00FF06AC" w:rsidRPr="002B5B90" w14:paraId="41F6EBE6" w14:textId="77777777" w:rsidTr="00FF06A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A5C666" w14:textId="77777777" w:rsidR="00FF06AC" w:rsidRPr="00FF06AC" w:rsidRDefault="00FF06AC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F06AC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B8F28C" w14:textId="603D7B43" w:rsidR="00FF06AC" w:rsidRPr="00FF06AC" w:rsidRDefault="00A313D2" w:rsidP="006B1778">
            <w:pPr>
              <w:snapToGrid w:val="0"/>
              <w:spacing w:after="0" w:line="240" w:lineRule="auto"/>
            </w:pPr>
            <w:hyperlink r:id="rId54" w:history="1">
              <w:r w:rsidR="006B1778">
                <w:rPr>
                  <w:rStyle w:val="Hyperlink"/>
                </w:rPr>
                <w:t>S1-244262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3DC73D" w14:textId="77777777" w:rsidR="00FF06AC" w:rsidRPr="00FF06AC" w:rsidRDefault="00FF06AC" w:rsidP="006B1778">
            <w:pPr>
              <w:snapToGrid w:val="0"/>
              <w:spacing w:after="0" w:line="240" w:lineRule="auto"/>
            </w:pPr>
            <w:r w:rsidRPr="00FF06AC">
              <w:t xml:space="preserve">Reliance </w:t>
            </w:r>
            <w:proofErr w:type="spellStart"/>
            <w:r w:rsidRPr="00FF06AC">
              <w:t>Jio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115BF5" w14:textId="77777777" w:rsidR="00FF06AC" w:rsidRPr="00FF06AC" w:rsidRDefault="00FF06AC" w:rsidP="006B1778">
            <w:pPr>
              <w:snapToGrid w:val="0"/>
              <w:spacing w:after="0" w:line="240" w:lineRule="auto"/>
            </w:pPr>
            <w:r w:rsidRPr="00FF06AC">
              <w:t>Use case on 6G Immersive Communications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0195F4" w14:textId="6F8F0D34" w:rsidR="00FF06AC" w:rsidRPr="00FF06AC" w:rsidRDefault="00FF06AC" w:rsidP="006B1778">
            <w:pPr>
              <w:snapToGrid w:val="0"/>
              <w:spacing w:after="0" w:line="240" w:lineRule="auto"/>
            </w:pPr>
            <w:r w:rsidRPr="00FF06AC"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E28436" w14:textId="77777777" w:rsidR="00FF06AC" w:rsidRPr="00FF06AC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FF06AC">
              <w:rPr>
                <w:rFonts w:eastAsia="Times New Roman" w:cs="Arial"/>
                <w:szCs w:val="18"/>
                <w:highlight w:val="yellow"/>
                <w:lang w:val="de-DE" w:eastAsia="ar-SA"/>
              </w:rPr>
              <w:t>LATE</w:t>
            </w:r>
            <w:r w:rsidRPr="00FF06AC">
              <w:rPr>
                <w:rFonts w:eastAsia="Times New Roman" w:cs="Arial"/>
                <w:szCs w:val="18"/>
                <w:lang w:val="de-DE" w:eastAsia="ar-SA"/>
              </w:rPr>
              <w:t xml:space="preserve"> contribution</w:t>
            </w:r>
          </w:p>
        </w:tc>
      </w:tr>
      <w:tr w:rsidR="00FF06AC" w:rsidRPr="002B5B90" w14:paraId="2962928A" w14:textId="77777777" w:rsidTr="00FF06A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C4C00E" w14:textId="77777777" w:rsidR="00FF06AC" w:rsidRPr="00FF06AC" w:rsidRDefault="00FF06AC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F06AC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08A955" w14:textId="1E5794D4" w:rsidR="00FF06AC" w:rsidRPr="00FF06AC" w:rsidRDefault="00A313D2" w:rsidP="006B1778">
            <w:pPr>
              <w:snapToGrid w:val="0"/>
              <w:spacing w:after="0" w:line="240" w:lineRule="auto"/>
            </w:pPr>
            <w:hyperlink r:id="rId55" w:history="1">
              <w:r w:rsidR="006B1778">
                <w:rPr>
                  <w:rStyle w:val="Hyperlink"/>
                </w:rPr>
                <w:t>S1-244345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551053" w14:textId="77777777" w:rsidR="00FF06AC" w:rsidRPr="00FF06AC" w:rsidRDefault="00FF06AC" w:rsidP="006B1778">
            <w:pPr>
              <w:snapToGrid w:val="0"/>
              <w:spacing w:after="0" w:line="240" w:lineRule="auto"/>
            </w:pPr>
            <w:r w:rsidRPr="00FF06AC">
              <w:t xml:space="preserve">Reliance </w:t>
            </w:r>
            <w:proofErr w:type="spellStart"/>
            <w:r w:rsidRPr="00FF06AC">
              <w:t>Jio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601019" w14:textId="77777777" w:rsidR="00FF06AC" w:rsidRPr="00FF06AC" w:rsidRDefault="00FF06AC" w:rsidP="006B1778">
            <w:pPr>
              <w:snapToGrid w:val="0"/>
              <w:spacing w:after="0" w:line="240" w:lineRule="auto"/>
            </w:pPr>
            <w:r w:rsidRPr="00FF06AC">
              <w:t xml:space="preserve">6G inputs from Reliance </w:t>
            </w:r>
            <w:proofErr w:type="spellStart"/>
            <w:r w:rsidRPr="00FF06AC">
              <w:t>Jio</w:t>
            </w:r>
            <w:proofErr w:type="spellEnd"/>
            <w:r w:rsidRPr="00FF06AC"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568804" w14:textId="6BADC0DD" w:rsidR="00FF06AC" w:rsidRPr="00FF06AC" w:rsidRDefault="00FF06AC" w:rsidP="006B1778">
            <w:pPr>
              <w:snapToGrid w:val="0"/>
              <w:spacing w:after="0" w:line="240" w:lineRule="auto"/>
            </w:pPr>
            <w:r w:rsidRPr="00FF06AC"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ACE1E2" w14:textId="77777777" w:rsidR="00FF06AC" w:rsidRPr="00FF06AC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FF06AC">
              <w:rPr>
                <w:rFonts w:eastAsia="Times New Roman" w:cs="Arial"/>
                <w:szCs w:val="18"/>
                <w:highlight w:val="yellow"/>
                <w:lang w:val="de-DE" w:eastAsia="ar-SA"/>
              </w:rPr>
              <w:t>LATE</w:t>
            </w:r>
            <w:r w:rsidRPr="00FF06AC">
              <w:rPr>
                <w:rFonts w:eastAsia="Times New Roman" w:cs="Arial"/>
                <w:szCs w:val="18"/>
                <w:lang w:val="de-DE" w:eastAsia="ar-SA"/>
              </w:rPr>
              <w:t xml:space="preserve"> contribution</w:t>
            </w:r>
          </w:p>
        </w:tc>
      </w:tr>
      <w:tr w:rsidR="00A223B3" w:rsidRPr="00745D37" w14:paraId="7ACD43DF" w14:textId="77777777" w:rsidTr="003C5573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1613F7C" w14:textId="37BA6722" w:rsidR="00A223B3" w:rsidRDefault="00A223B3" w:rsidP="00C86E1E">
            <w:pPr>
              <w:pStyle w:val="Heading2"/>
            </w:pPr>
            <w:r>
              <w:t>Other Use Cases</w:t>
            </w:r>
          </w:p>
        </w:tc>
      </w:tr>
      <w:tr w:rsidR="00FF06AC" w14:paraId="15FEBD5C" w14:textId="77777777" w:rsidTr="006B3EEB">
        <w:tblPrEx>
          <w:tblLook w:val="04A0" w:firstRow="1" w:lastRow="0" w:firstColumn="1" w:lastColumn="0" w:noHBand="0" w:noVBand="1"/>
        </w:tblPrEx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3115377E" w14:textId="77777777" w:rsidR="00FF06AC" w:rsidRDefault="00FF06AC" w:rsidP="006B1778">
            <w:pPr>
              <w:pStyle w:val="Heading8"/>
              <w:jc w:val="left"/>
              <w:rPr>
                <w:color w:val="1F497D" w:themeColor="text2"/>
                <w:sz w:val="18"/>
                <w:szCs w:val="22"/>
              </w:rPr>
            </w:pPr>
            <w:r>
              <w:rPr>
                <w:color w:val="1F497D" w:themeColor="text2"/>
                <w:sz w:val="18"/>
                <w:szCs w:val="22"/>
              </w:rPr>
              <w:t>AI</w:t>
            </w:r>
          </w:p>
        </w:tc>
      </w:tr>
      <w:tr w:rsidR="00FF06AC" w14:paraId="1932665E" w14:textId="77777777" w:rsidTr="00BD26CE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B32B11" w14:textId="77777777" w:rsidR="00FF06AC" w:rsidRPr="006B3EEB" w:rsidRDefault="00FF06AC" w:rsidP="006B1778">
            <w:pPr>
              <w:snapToGrid w:val="0"/>
              <w:spacing w:after="0" w:line="240" w:lineRule="auto"/>
            </w:pPr>
            <w:proofErr w:type="spellStart"/>
            <w:r w:rsidRPr="006B3EEB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88114E" w14:textId="6209FAED" w:rsidR="00FF06AC" w:rsidRPr="006B3EEB" w:rsidRDefault="00A313D2" w:rsidP="006B1778">
            <w:pPr>
              <w:snapToGrid w:val="0"/>
              <w:spacing w:after="0" w:line="240" w:lineRule="auto"/>
            </w:pPr>
            <w:hyperlink r:id="rId56" w:history="1">
              <w:r w:rsidR="006B1778" w:rsidRPr="006B3EEB">
                <w:rPr>
                  <w:rStyle w:val="Hyperlink"/>
                  <w:rFonts w:cs="Arial"/>
                  <w:color w:val="auto"/>
                </w:rPr>
                <w:t>S1-244023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0CA6EA" w14:textId="77777777" w:rsidR="00FF06AC" w:rsidRPr="006B3EEB" w:rsidRDefault="00FF06AC" w:rsidP="006B1778">
            <w:pPr>
              <w:snapToGrid w:val="0"/>
              <w:spacing w:after="0" w:line="240" w:lineRule="auto"/>
            </w:pPr>
            <w:r w:rsidRPr="006B3EEB">
              <w:t xml:space="preserve">Rakuten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6C4715" w14:textId="77777777" w:rsidR="00FF06AC" w:rsidRPr="006B3EEB" w:rsidRDefault="00FF06AC" w:rsidP="006B1778">
            <w:pPr>
              <w:snapToGrid w:val="0"/>
              <w:spacing w:after="0" w:line="240" w:lineRule="auto"/>
            </w:pPr>
            <w:r w:rsidRPr="006B3EEB">
              <w:t>Optimizing 6G Infrastructure Utilization via Resource Exposure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EFD5EF" w14:textId="682B6211" w:rsidR="00FF06AC" w:rsidRPr="006B3EEB" w:rsidRDefault="006B3EEB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6B3EEB">
              <w:rPr>
                <w:rFonts w:eastAsia="Times New Roman" w:cs="Arial"/>
                <w:szCs w:val="18"/>
                <w:lang w:val="de-DE" w:eastAsia="ar-SA"/>
              </w:rPr>
              <w:t>Revised to S1-244390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EEFB7C" w14:textId="77777777" w:rsidR="00FF06AC" w:rsidRPr="006B3EEB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6B3EEB" w14:paraId="35D8E9EF" w14:textId="77777777" w:rsidTr="00BD26CE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32E384" w14:textId="49550B30" w:rsidR="006B3EEB" w:rsidRPr="00BD26CE" w:rsidRDefault="006B3EEB" w:rsidP="006B1778">
            <w:pPr>
              <w:snapToGrid w:val="0"/>
              <w:spacing w:after="0" w:line="240" w:lineRule="auto"/>
            </w:pPr>
            <w:proofErr w:type="spellStart"/>
            <w:r w:rsidRPr="00BD26CE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4EF25B" w14:textId="7611394B" w:rsidR="006B3EEB" w:rsidRPr="00BD26CE" w:rsidRDefault="00A313D2" w:rsidP="006B1778">
            <w:pPr>
              <w:snapToGrid w:val="0"/>
              <w:spacing w:after="0" w:line="240" w:lineRule="auto"/>
            </w:pPr>
            <w:hyperlink r:id="rId57" w:history="1">
              <w:r w:rsidR="006B3EEB" w:rsidRPr="00BD26CE">
                <w:rPr>
                  <w:rStyle w:val="Hyperlink"/>
                  <w:rFonts w:cs="Arial"/>
                  <w:color w:val="auto"/>
                </w:rPr>
                <w:t>S1-244390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B457C3" w14:textId="782A5581" w:rsidR="006B3EEB" w:rsidRPr="00BD26CE" w:rsidRDefault="006B3EEB" w:rsidP="006B1778">
            <w:pPr>
              <w:snapToGrid w:val="0"/>
              <w:spacing w:after="0" w:line="240" w:lineRule="auto"/>
            </w:pPr>
            <w:r w:rsidRPr="00BD26CE">
              <w:t xml:space="preserve">Rakuten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97B15A" w14:textId="0B1F25CF" w:rsidR="006B3EEB" w:rsidRPr="00BD26CE" w:rsidRDefault="006B3EEB" w:rsidP="006B1778">
            <w:pPr>
              <w:snapToGrid w:val="0"/>
              <w:spacing w:after="0" w:line="240" w:lineRule="auto"/>
            </w:pPr>
            <w:r w:rsidRPr="00BD26CE">
              <w:t>Optimizing 6G Infrastructure Utilization via Resource Exposure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7B978B" w14:textId="6610B673" w:rsidR="006B3EEB" w:rsidRPr="00BD26CE" w:rsidRDefault="00BD26CE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BD26CE">
              <w:rPr>
                <w:rFonts w:eastAsia="Times New Roman" w:cs="Arial"/>
                <w:szCs w:val="18"/>
                <w:lang w:val="de-DE" w:eastAsia="ar-SA"/>
              </w:rPr>
              <w:t>Revised to S1-244512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71A523" w14:textId="5D9354D5" w:rsidR="006B3EEB" w:rsidRPr="00BD26CE" w:rsidRDefault="006B3EEB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D26CE">
              <w:rPr>
                <w:rFonts w:eastAsia="Arial Unicode MS" w:cs="Arial"/>
                <w:szCs w:val="18"/>
                <w:lang w:val="de-DE" w:eastAsia="ar-SA"/>
              </w:rPr>
              <w:t>Revision of S1-244023.</w:t>
            </w:r>
          </w:p>
        </w:tc>
      </w:tr>
      <w:tr w:rsidR="00BD26CE" w14:paraId="4D8E778C" w14:textId="77777777" w:rsidTr="00BD26CE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3709D" w14:textId="770BB0F8" w:rsidR="00BD26CE" w:rsidRPr="00BD26CE" w:rsidRDefault="00BD26CE" w:rsidP="006B1778">
            <w:pPr>
              <w:snapToGrid w:val="0"/>
              <w:spacing w:after="0" w:line="240" w:lineRule="auto"/>
            </w:pPr>
            <w:proofErr w:type="spellStart"/>
            <w:r w:rsidRPr="00BD26CE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40989" w14:textId="7B2BCBEC" w:rsidR="00BD26CE" w:rsidRPr="00BD26CE" w:rsidRDefault="00A313D2" w:rsidP="006B1778">
            <w:pPr>
              <w:snapToGrid w:val="0"/>
              <w:spacing w:after="0" w:line="240" w:lineRule="auto"/>
              <w:rPr>
                <w:rFonts w:cs="Arial"/>
              </w:rPr>
            </w:pPr>
            <w:hyperlink r:id="rId58" w:history="1">
              <w:r w:rsidR="00BD26CE" w:rsidRPr="00BD26CE">
                <w:rPr>
                  <w:rStyle w:val="Hyperlink"/>
                  <w:rFonts w:cs="Arial"/>
                  <w:color w:val="auto"/>
                </w:rPr>
                <w:t>S1-244512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E7FB9" w14:textId="59EA7D51" w:rsidR="00BD26CE" w:rsidRPr="00BD26CE" w:rsidRDefault="00BD26CE" w:rsidP="006B1778">
            <w:pPr>
              <w:snapToGrid w:val="0"/>
              <w:spacing w:after="0" w:line="240" w:lineRule="auto"/>
            </w:pPr>
            <w:r w:rsidRPr="00BD26CE">
              <w:t xml:space="preserve">Rakuten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6A378" w14:textId="13D66944" w:rsidR="00BD26CE" w:rsidRPr="00BD26CE" w:rsidRDefault="00BD26CE" w:rsidP="006B1778">
            <w:pPr>
              <w:snapToGrid w:val="0"/>
              <w:spacing w:after="0" w:line="240" w:lineRule="auto"/>
            </w:pPr>
            <w:r w:rsidRPr="00BD26CE">
              <w:t>Optimizing 6G Infrastructure Utilization via Resource Exposure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9DC1B" w14:textId="77777777" w:rsidR="00BD26CE" w:rsidRPr="00BD26CE" w:rsidRDefault="00BD26CE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7101A" w14:textId="7BD06680" w:rsidR="00BD26CE" w:rsidRPr="00BD26CE" w:rsidRDefault="00BD26CE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D26CE">
              <w:rPr>
                <w:rFonts w:eastAsia="Arial Unicode MS" w:cs="Arial"/>
                <w:i/>
                <w:szCs w:val="18"/>
                <w:lang w:val="de-DE" w:eastAsia="ar-SA"/>
              </w:rPr>
              <w:t>Revision of S1-244023.</w:t>
            </w:r>
          </w:p>
          <w:p w14:paraId="048DC36A" w14:textId="16911BE0" w:rsidR="00BD26CE" w:rsidRPr="00BD26CE" w:rsidRDefault="00BD26CE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D26CE">
              <w:rPr>
                <w:rFonts w:eastAsia="Arial Unicode MS" w:cs="Arial"/>
                <w:szCs w:val="18"/>
                <w:lang w:val="de-DE" w:eastAsia="ar-SA"/>
              </w:rPr>
              <w:t>Revision of S1-244390.</w:t>
            </w:r>
          </w:p>
        </w:tc>
      </w:tr>
      <w:tr w:rsidR="00FF06AC" w14:paraId="11F0A603" w14:textId="77777777" w:rsidTr="009F2858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8DDEF8" w14:textId="77777777" w:rsidR="00FF06AC" w:rsidRPr="009F2858" w:rsidRDefault="00FF06AC" w:rsidP="006B1778">
            <w:pPr>
              <w:snapToGrid w:val="0"/>
              <w:spacing w:after="0" w:line="240" w:lineRule="auto"/>
            </w:pPr>
            <w:proofErr w:type="spellStart"/>
            <w:r w:rsidRPr="009F2858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AF9A20" w14:textId="5C578DBB" w:rsidR="00FF06AC" w:rsidRPr="009F2858" w:rsidRDefault="00A313D2" w:rsidP="006B1778">
            <w:pPr>
              <w:snapToGrid w:val="0"/>
              <w:spacing w:after="0" w:line="240" w:lineRule="auto"/>
            </w:pPr>
            <w:hyperlink r:id="rId59" w:history="1">
              <w:r w:rsidR="006B1778" w:rsidRPr="009F2858">
                <w:rPr>
                  <w:rStyle w:val="Hyperlink"/>
                  <w:rFonts w:cs="Arial"/>
                  <w:color w:val="auto"/>
                </w:rPr>
                <w:t>S1-244043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B882C9" w14:textId="77777777" w:rsidR="00FF06AC" w:rsidRPr="009F2858" w:rsidRDefault="00FF06AC" w:rsidP="006B1778">
            <w:pPr>
              <w:snapToGrid w:val="0"/>
              <w:spacing w:after="0" w:line="240" w:lineRule="auto"/>
            </w:pPr>
            <w:r w:rsidRPr="009F2858"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7E2598" w14:textId="77777777" w:rsidR="00FF06AC" w:rsidRPr="009F2858" w:rsidRDefault="00FF06AC" w:rsidP="006B1778">
            <w:pPr>
              <w:snapToGrid w:val="0"/>
              <w:spacing w:after="0" w:line="240" w:lineRule="auto"/>
            </w:pPr>
            <w:r w:rsidRPr="009F2858">
              <w:t>Use case on AI life cycle management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752A7C" w14:textId="6C9417A6" w:rsidR="00FF06AC" w:rsidRPr="009F2858" w:rsidRDefault="009F2858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F2858">
              <w:rPr>
                <w:rFonts w:eastAsia="Times New Roman" w:cs="Arial"/>
                <w:szCs w:val="18"/>
                <w:lang w:val="de-DE" w:eastAsia="ar-SA"/>
              </w:rPr>
              <w:t>Revised to S1-244509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EBB0F5" w14:textId="77777777" w:rsidR="00FF06AC" w:rsidRPr="009F2858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9F2858" w14:paraId="5B3AB81A" w14:textId="77777777" w:rsidTr="001B54E9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48AA8" w14:textId="604A4FCD" w:rsidR="009F2858" w:rsidRPr="009F2858" w:rsidRDefault="009F2858" w:rsidP="006B1778">
            <w:pPr>
              <w:snapToGrid w:val="0"/>
              <w:spacing w:after="0" w:line="240" w:lineRule="auto"/>
            </w:pPr>
            <w:proofErr w:type="spellStart"/>
            <w:r w:rsidRPr="009F2858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82D38" w14:textId="57FC705B" w:rsidR="009F2858" w:rsidRPr="009F2858" w:rsidRDefault="00A313D2" w:rsidP="006B1778">
            <w:pPr>
              <w:snapToGrid w:val="0"/>
              <w:spacing w:after="0" w:line="240" w:lineRule="auto"/>
              <w:rPr>
                <w:rFonts w:cs="Arial"/>
              </w:rPr>
            </w:pPr>
            <w:hyperlink r:id="rId60" w:history="1">
              <w:r w:rsidR="009F2858" w:rsidRPr="009F2858">
                <w:rPr>
                  <w:rStyle w:val="Hyperlink"/>
                  <w:rFonts w:cs="Arial"/>
                  <w:color w:val="auto"/>
                </w:rPr>
                <w:t>S1-244509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B7D30" w14:textId="309ED000" w:rsidR="009F2858" w:rsidRPr="009F2858" w:rsidRDefault="009F2858" w:rsidP="006B1778">
            <w:pPr>
              <w:snapToGrid w:val="0"/>
              <w:spacing w:after="0" w:line="240" w:lineRule="auto"/>
            </w:pPr>
            <w:r w:rsidRPr="009F2858"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E44A0" w14:textId="579E6B09" w:rsidR="009F2858" w:rsidRPr="009F2858" w:rsidRDefault="009F2858" w:rsidP="006B1778">
            <w:pPr>
              <w:snapToGrid w:val="0"/>
              <w:spacing w:after="0" w:line="240" w:lineRule="auto"/>
            </w:pPr>
            <w:r w:rsidRPr="009F2858">
              <w:t>Use case on AI life cycle management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B6BB7" w14:textId="77777777" w:rsidR="009F2858" w:rsidRPr="009F2858" w:rsidRDefault="009F2858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03128" w14:textId="76B59EED" w:rsidR="009F2858" w:rsidRPr="009F2858" w:rsidRDefault="009F2858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F2858">
              <w:rPr>
                <w:rFonts w:eastAsia="Arial Unicode MS" w:cs="Arial"/>
                <w:szCs w:val="18"/>
                <w:lang w:val="de-DE" w:eastAsia="ar-SA"/>
              </w:rPr>
              <w:t>Revision of S1-244043.</w:t>
            </w:r>
          </w:p>
        </w:tc>
      </w:tr>
      <w:tr w:rsidR="00FF06AC" w14:paraId="7CCC70FB" w14:textId="77777777" w:rsidTr="001B54E9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1D6FFE" w14:textId="77777777" w:rsidR="00FF06AC" w:rsidRPr="001B54E9" w:rsidRDefault="00FF06AC" w:rsidP="006B1778">
            <w:pPr>
              <w:snapToGrid w:val="0"/>
              <w:spacing w:after="0" w:line="240" w:lineRule="auto"/>
            </w:pPr>
            <w:proofErr w:type="spellStart"/>
            <w:r w:rsidRPr="001B54E9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5E583C" w14:textId="7CDF6FE7" w:rsidR="00FF06AC" w:rsidRPr="001B54E9" w:rsidRDefault="00A313D2" w:rsidP="006B1778">
            <w:pPr>
              <w:snapToGrid w:val="0"/>
              <w:spacing w:after="0" w:line="240" w:lineRule="auto"/>
            </w:pPr>
            <w:hyperlink r:id="rId61" w:history="1">
              <w:r w:rsidR="006B1778" w:rsidRPr="001B54E9">
                <w:rPr>
                  <w:rStyle w:val="Hyperlink"/>
                  <w:rFonts w:cs="Arial"/>
                  <w:color w:val="auto"/>
                </w:rPr>
                <w:t>S1-244044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6BE464" w14:textId="77777777" w:rsidR="00FF06AC" w:rsidRPr="001B54E9" w:rsidRDefault="00FF06AC" w:rsidP="006B1778">
            <w:pPr>
              <w:snapToGrid w:val="0"/>
              <w:spacing w:after="0" w:line="240" w:lineRule="auto"/>
            </w:pPr>
            <w:r w:rsidRPr="001B54E9"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25AE11" w14:textId="77777777" w:rsidR="00FF06AC" w:rsidRPr="001B54E9" w:rsidRDefault="00FF06AC" w:rsidP="006B1778">
            <w:pPr>
              <w:snapToGrid w:val="0"/>
              <w:spacing w:after="0" w:line="240" w:lineRule="auto"/>
            </w:pPr>
            <w:r w:rsidRPr="001B54E9">
              <w:t>Use case on AI data delivery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937E91" w14:textId="2C01B697" w:rsidR="00FF06AC" w:rsidRPr="001B54E9" w:rsidRDefault="001B54E9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1B54E9">
              <w:rPr>
                <w:rFonts w:eastAsia="Times New Roman" w:cs="Arial"/>
                <w:szCs w:val="18"/>
                <w:lang w:val="de-DE" w:eastAsia="ar-SA"/>
              </w:rPr>
              <w:t>Revised to S1-244510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6B69F3" w14:textId="77777777" w:rsidR="00FF06AC" w:rsidRPr="001B54E9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1B54E9" w14:paraId="0E9C5BC7" w14:textId="77777777" w:rsidTr="001B54E9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A0E3B" w14:textId="4907EA1B" w:rsidR="001B54E9" w:rsidRPr="001B54E9" w:rsidRDefault="001B54E9" w:rsidP="006B1778">
            <w:pPr>
              <w:snapToGrid w:val="0"/>
              <w:spacing w:after="0" w:line="240" w:lineRule="auto"/>
            </w:pPr>
            <w:proofErr w:type="spellStart"/>
            <w:r w:rsidRPr="001B54E9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0C5B3" w14:textId="05DFDEED" w:rsidR="001B54E9" w:rsidRPr="001B54E9" w:rsidRDefault="00A313D2" w:rsidP="006B1778">
            <w:pPr>
              <w:snapToGrid w:val="0"/>
              <w:spacing w:after="0" w:line="240" w:lineRule="auto"/>
              <w:rPr>
                <w:rFonts w:cs="Arial"/>
              </w:rPr>
            </w:pPr>
            <w:hyperlink r:id="rId62" w:history="1">
              <w:r w:rsidR="001B54E9" w:rsidRPr="001B54E9">
                <w:rPr>
                  <w:rStyle w:val="Hyperlink"/>
                  <w:rFonts w:cs="Arial"/>
                  <w:color w:val="auto"/>
                </w:rPr>
                <w:t>S1-244510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D3CD1" w14:textId="1735F0C4" w:rsidR="001B54E9" w:rsidRPr="001B54E9" w:rsidRDefault="001B54E9" w:rsidP="006B1778">
            <w:pPr>
              <w:snapToGrid w:val="0"/>
              <w:spacing w:after="0" w:line="240" w:lineRule="auto"/>
            </w:pPr>
            <w:r w:rsidRPr="001B54E9"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30122" w14:textId="0B624DB2" w:rsidR="001B54E9" w:rsidRPr="001B54E9" w:rsidRDefault="001B54E9" w:rsidP="006B1778">
            <w:pPr>
              <w:snapToGrid w:val="0"/>
              <w:spacing w:after="0" w:line="240" w:lineRule="auto"/>
            </w:pPr>
            <w:r w:rsidRPr="001B54E9">
              <w:t>Use case on AI data delivery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F3BB5" w14:textId="77777777" w:rsidR="001B54E9" w:rsidRPr="001B54E9" w:rsidRDefault="001B54E9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27E19" w14:textId="1F799AD7" w:rsidR="001B54E9" w:rsidRPr="001B54E9" w:rsidRDefault="001B54E9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1B54E9">
              <w:rPr>
                <w:rFonts w:eastAsia="Arial Unicode MS" w:cs="Arial"/>
                <w:szCs w:val="18"/>
                <w:lang w:val="de-DE" w:eastAsia="ar-SA"/>
              </w:rPr>
              <w:t>Revision of S1-244044.</w:t>
            </w:r>
          </w:p>
        </w:tc>
      </w:tr>
      <w:tr w:rsidR="00FF06AC" w14:paraId="2091DF1B" w14:textId="77777777" w:rsidTr="000224E1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1747FE" w14:textId="77777777" w:rsidR="00FF06AC" w:rsidRDefault="00FF06AC" w:rsidP="006B1778">
            <w:pPr>
              <w:snapToGrid w:val="0"/>
              <w:spacing w:after="0" w:line="240" w:lineRule="auto"/>
            </w:pPr>
            <w:proofErr w:type="spellStart"/>
            <w: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31AA05" w14:textId="02805F6E" w:rsidR="00FF06AC" w:rsidRDefault="00A313D2" w:rsidP="006B1778">
            <w:pPr>
              <w:snapToGrid w:val="0"/>
              <w:spacing w:after="0" w:line="240" w:lineRule="auto"/>
            </w:pPr>
            <w:hyperlink r:id="rId63" w:history="1">
              <w:r w:rsidR="006B1778">
                <w:rPr>
                  <w:rStyle w:val="Hyperlink"/>
                  <w:rFonts w:cs="Arial"/>
                </w:rPr>
                <w:t>S1-244045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547E59" w14:textId="77777777" w:rsidR="00FF06AC" w:rsidRDefault="00FF06AC" w:rsidP="006B1778">
            <w:pPr>
              <w:snapToGrid w:val="0"/>
              <w:spacing w:after="0" w:line="240" w:lineRule="auto"/>
            </w:pPr>
            <w:r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7FF1F9" w14:textId="77777777" w:rsidR="00FF06AC" w:rsidRDefault="00FF06AC" w:rsidP="006B1778">
            <w:pPr>
              <w:snapToGrid w:val="0"/>
              <w:spacing w:after="0" w:line="240" w:lineRule="auto"/>
            </w:pPr>
            <w:r>
              <w:t>Use case on edge intelligence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72CEE6" w14:textId="77777777" w:rsidR="00FF06AC" w:rsidRDefault="00FF06AC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78278B" w14:textId="77777777" w:rsidR="00FF06AC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Postponed by the source company.</w:t>
            </w:r>
          </w:p>
        </w:tc>
      </w:tr>
      <w:tr w:rsidR="00FF06AC" w14:paraId="0CAF8EB1" w14:textId="77777777" w:rsidTr="000224E1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28DFF5" w14:textId="77777777" w:rsidR="00FF06AC" w:rsidRPr="000224E1" w:rsidRDefault="00FF06AC" w:rsidP="006B1778">
            <w:pPr>
              <w:snapToGrid w:val="0"/>
              <w:spacing w:after="0" w:line="240" w:lineRule="auto"/>
            </w:pPr>
            <w:proofErr w:type="spellStart"/>
            <w:r w:rsidRPr="000224E1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2488FB" w14:textId="671E6CA1" w:rsidR="00FF06AC" w:rsidRPr="000224E1" w:rsidRDefault="00A313D2" w:rsidP="006B1778">
            <w:pPr>
              <w:snapToGrid w:val="0"/>
              <w:spacing w:after="0" w:line="240" w:lineRule="auto"/>
            </w:pPr>
            <w:hyperlink r:id="rId64" w:history="1">
              <w:r w:rsidR="006B1778" w:rsidRPr="000224E1">
                <w:rPr>
                  <w:rStyle w:val="Hyperlink"/>
                  <w:rFonts w:cs="Arial"/>
                  <w:color w:val="auto"/>
                </w:rPr>
                <w:t>S1-244082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A7C9E5" w14:textId="77777777" w:rsidR="00FF06AC" w:rsidRPr="000224E1" w:rsidRDefault="00FF06AC" w:rsidP="006B1778">
            <w:pPr>
              <w:snapToGrid w:val="0"/>
              <w:spacing w:after="0" w:line="240" w:lineRule="auto"/>
            </w:pPr>
            <w:r w:rsidRPr="000224E1"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F91F52" w14:textId="77777777" w:rsidR="00FF06AC" w:rsidRPr="000224E1" w:rsidRDefault="00FF06AC" w:rsidP="006B1778">
            <w:pPr>
              <w:snapToGrid w:val="0"/>
              <w:spacing w:after="0" w:line="240" w:lineRule="auto"/>
            </w:pPr>
            <w:r w:rsidRPr="000224E1">
              <w:t>System knowledge as part of Retrieval Augmented Generation for Generative AI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33716A" w14:textId="0A1004C4" w:rsidR="00FF06AC" w:rsidRPr="000224E1" w:rsidRDefault="000224E1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0224E1">
              <w:rPr>
                <w:rFonts w:eastAsia="Times New Roman" w:cs="Arial"/>
                <w:szCs w:val="18"/>
                <w:lang w:val="de-DE" w:eastAsia="ar-SA"/>
              </w:rPr>
              <w:t>Revised to S1-244513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92ED89" w14:textId="77777777" w:rsidR="00FF06AC" w:rsidRPr="000224E1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0224E1" w14:paraId="5A258DF9" w14:textId="77777777" w:rsidTr="00254711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71317" w14:textId="258F480D" w:rsidR="000224E1" w:rsidRPr="000224E1" w:rsidRDefault="000224E1" w:rsidP="006B1778">
            <w:pPr>
              <w:snapToGrid w:val="0"/>
              <w:spacing w:after="0" w:line="240" w:lineRule="auto"/>
            </w:pPr>
            <w:proofErr w:type="spellStart"/>
            <w:r w:rsidRPr="000224E1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429C1" w14:textId="5D1A34C4" w:rsidR="000224E1" w:rsidRPr="000224E1" w:rsidRDefault="00A313D2" w:rsidP="006B1778">
            <w:pPr>
              <w:snapToGrid w:val="0"/>
              <w:spacing w:after="0" w:line="240" w:lineRule="auto"/>
            </w:pPr>
            <w:hyperlink r:id="rId65" w:history="1">
              <w:r w:rsidR="000224E1" w:rsidRPr="000224E1">
                <w:rPr>
                  <w:rStyle w:val="Hyperlink"/>
                  <w:rFonts w:cs="Arial"/>
                  <w:color w:val="auto"/>
                </w:rPr>
                <w:t>S1-244513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2A721" w14:textId="225E8991" w:rsidR="000224E1" w:rsidRPr="000224E1" w:rsidRDefault="000224E1" w:rsidP="006B1778">
            <w:pPr>
              <w:snapToGrid w:val="0"/>
              <w:spacing w:after="0" w:line="240" w:lineRule="auto"/>
            </w:pPr>
            <w:r w:rsidRPr="000224E1"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28AE9" w14:textId="1FD04F54" w:rsidR="000224E1" w:rsidRPr="000224E1" w:rsidRDefault="000224E1" w:rsidP="006B1778">
            <w:pPr>
              <w:snapToGrid w:val="0"/>
              <w:spacing w:after="0" w:line="240" w:lineRule="auto"/>
            </w:pPr>
            <w:r w:rsidRPr="000224E1">
              <w:t>System knowledge as part of Retrieval Augmented Generation for Generative AI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7D21B" w14:textId="77777777" w:rsidR="000224E1" w:rsidRPr="000224E1" w:rsidRDefault="000224E1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417E5" w14:textId="6DC464DE" w:rsidR="000224E1" w:rsidRPr="000224E1" w:rsidRDefault="000224E1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0224E1">
              <w:rPr>
                <w:rFonts w:eastAsia="Arial Unicode MS" w:cs="Arial"/>
                <w:szCs w:val="18"/>
                <w:lang w:val="de-DE" w:eastAsia="ar-SA"/>
              </w:rPr>
              <w:t>Revision of S1-244082.</w:t>
            </w:r>
          </w:p>
        </w:tc>
      </w:tr>
      <w:tr w:rsidR="00FF06AC" w14:paraId="57DAD17C" w14:textId="77777777" w:rsidTr="00254711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01E1AF" w14:textId="77777777" w:rsidR="00FF06AC" w:rsidRPr="00254711" w:rsidRDefault="00FF06AC" w:rsidP="006B1778">
            <w:pPr>
              <w:snapToGrid w:val="0"/>
              <w:spacing w:after="0" w:line="240" w:lineRule="auto"/>
            </w:pPr>
            <w:proofErr w:type="spellStart"/>
            <w:r w:rsidRPr="00254711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3BD80E" w14:textId="11FEB8A0" w:rsidR="00FF06AC" w:rsidRPr="00254711" w:rsidRDefault="00A313D2" w:rsidP="006B1778">
            <w:pPr>
              <w:snapToGrid w:val="0"/>
              <w:spacing w:after="0" w:line="240" w:lineRule="auto"/>
            </w:pPr>
            <w:hyperlink r:id="rId66" w:history="1">
              <w:r w:rsidR="006B1778" w:rsidRPr="00254711">
                <w:rPr>
                  <w:rStyle w:val="Hyperlink"/>
                  <w:rFonts w:cs="Arial"/>
                  <w:color w:val="auto"/>
                </w:rPr>
                <w:t>S1-244131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DC76FC" w14:textId="77777777" w:rsidR="00FF06AC" w:rsidRPr="00254711" w:rsidRDefault="00FF06AC" w:rsidP="006B1778">
            <w:pPr>
              <w:snapToGrid w:val="0"/>
              <w:spacing w:after="0" w:line="240" w:lineRule="auto"/>
            </w:pPr>
            <w:r w:rsidRPr="00254711"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CDA2F3" w14:textId="77777777" w:rsidR="00FF06AC" w:rsidRPr="00254711" w:rsidRDefault="00FF06AC" w:rsidP="006B1778">
            <w:pPr>
              <w:snapToGrid w:val="0"/>
              <w:spacing w:after="0" w:line="240" w:lineRule="auto"/>
            </w:pPr>
            <w:r w:rsidRPr="00254711">
              <w:t>Use Case on Efficient Data Exchange for Cross-domain AIML Inference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F1126E" w14:textId="0973DF30" w:rsidR="00FF06AC" w:rsidRPr="00254711" w:rsidRDefault="00254711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254711">
              <w:rPr>
                <w:rFonts w:eastAsia="Times New Roman" w:cs="Arial"/>
                <w:szCs w:val="18"/>
                <w:lang w:val="de-DE" w:eastAsia="ar-SA"/>
              </w:rPr>
              <w:t>Revised to S1-244514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5CCABE" w14:textId="77777777" w:rsidR="00FF06AC" w:rsidRPr="00254711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254711" w14:paraId="312A1241" w14:textId="77777777" w:rsidTr="00E95631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0E0A2" w14:textId="005106ED" w:rsidR="00254711" w:rsidRPr="00254711" w:rsidRDefault="00254711" w:rsidP="006B1778">
            <w:pPr>
              <w:snapToGrid w:val="0"/>
              <w:spacing w:after="0" w:line="240" w:lineRule="auto"/>
            </w:pPr>
            <w:proofErr w:type="spellStart"/>
            <w:r w:rsidRPr="00254711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67860" w14:textId="78DF3FD6" w:rsidR="00254711" w:rsidRPr="00254711" w:rsidRDefault="00A313D2" w:rsidP="006B1778">
            <w:pPr>
              <w:snapToGrid w:val="0"/>
              <w:spacing w:after="0" w:line="240" w:lineRule="auto"/>
            </w:pPr>
            <w:hyperlink r:id="rId67" w:history="1">
              <w:r w:rsidR="00254711" w:rsidRPr="00254711">
                <w:rPr>
                  <w:rStyle w:val="Hyperlink"/>
                  <w:rFonts w:cs="Arial"/>
                  <w:color w:val="auto"/>
                </w:rPr>
                <w:t>S1-244514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4C654" w14:textId="62B36076" w:rsidR="00254711" w:rsidRPr="00254711" w:rsidRDefault="00254711" w:rsidP="006B1778">
            <w:pPr>
              <w:snapToGrid w:val="0"/>
              <w:spacing w:after="0" w:line="240" w:lineRule="auto"/>
            </w:pPr>
            <w:r w:rsidRPr="00254711"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95AFB" w14:textId="1688682F" w:rsidR="00254711" w:rsidRPr="00254711" w:rsidRDefault="00254711" w:rsidP="006B1778">
            <w:pPr>
              <w:snapToGrid w:val="0"/>
              <w:spacing w:after="0" w:line="240" w:lineRule="auto"/>
            </w:pPr>
            <w:r w:rsidRPr="00254711">
              <w:t>Use Case on Efficient Data Exchange for Cross-domain AIML Inference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4408D" w14:textId="77777777" w:rsidR="00254711" w:rsidRPr="00254711" w:rsidRDefault="00254711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D343F" w14:textId="360B1863" w:rsidR="00254711" w:rsidRPr="00254711" w:rsidRDefault="00254711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54711">
              <w:rPr>
                <w:rFonts w:eastAsia="Arial Unicode MS" w:cs="Arial"/>
                <w:szCs w:val="18"/>
                <w:lang w:val="de-DE" w:eastAsia="ar-SA"/>
              </w:rPr>
              <w:t>Revision of S1-244131.</w:t>
            </w:r>
          </w:p>
        </w:tc>
      </w:tr>
      <w:tr w:rsidR="00FF06AC" w14:paraId="52FA8B3B" w14:textId="77777777" w:rsidTr="008F5ABF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A3628F" w14:textId="77777777" w:rsidR="00FF06AC" w:rsidRPr="00E95631" w:rsidRDefault="00FF06AC" w:rsidP="006B1778">
            <w:pPr>
              <w:snapToGrid w:val="0"/>
              <w:spacing w:after="0" w:line="240" w:lineRule="auto"/>
            </w:pPr>
            <w:proofErr w:type="spellStart"/>
            <w:r w:rsidRPr="00E95631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08B9A1" w14:textId="1CFF5CFC" w:rsidR="00FF06AC" w:rsidRPr="00E95631" w:rsidRDefault="00A313D2" w:rsidP="006B1778">
            <w:pPr>
              <w:snapToGrid w:val="0"/>
              <w:spacing w:after="0" w:line="240" w:lineRule="auto"/>
            </w:pPr>
            <w:hyperlink r:id="rId68" w:history="1">
              <w:r w:rsidR="006B1778" w:rsidRPr="00E95631">
                <w:rPr>
                  <w:rStyle w:val="Hyperlink"/>
                  <w:rFonts w:cs="Arial"/>
                  <w:color w:val="auto"/>
                </w:rPr>
                <w:t>S1-244153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C61960" w14:textId="77777777" w:rsidR="00FF06AC" w:rsidRPr="00E95631" w:rsidRDefault="00FF06AC" w:rsidP="006B1778">
            <w:pPr>
              <w:snapToGrid w:val="0"/>
              <w:spacing w:after="0" w:line="240" w:lineRule="auto"/>
            </w:pPr>
            <w:r w:rsidRPr="00E95631"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C84C94" w14:textId="77777777" w:rsidR="00FF06AC" w:rsidRPr="00E95631" w:rsidRDefault="00FF06AC" w:rsidP="006B1778">
            <w:pPr>
              <w:snapToGrid w:val="0"/>
              <w:spacing w:after="0" w:line="240" w:lineRule="auto"/>
            </w:pPr>
            <w:r w:rsidRPr="00E95631">
              <w:t>Use case on Smart Group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2EC40C" w14:textId="51D42855" w:rsidR="00FF06AC" w:rsidRPr="00E95631" w:rsidRDefault="00E95631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E95631">
              <w:rPr>
                <w:rFonts w:eastAsia="Times New Roman" w:cs="Arial"/>
                <w:szCs w:val="18"/>
                <w:lang w:val="de-DE" w:eastAsia="ar-SA"/>
              </w:rPr>
              <w:t>Revised to S1-244521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23EAFB" w14:textId="77777777" w:rsidR="00FF06AC" w:rsidRPr="00E95631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E95631" w14:paraId="11D2F824" w14:textId="77777777" w:rsidTr="008F5ABF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0910A" w14:textId="08B4A450" w:rsidR="00E95631" w:rsidRPr="008F5ABF" w:rsidRDefault="00E95631" w:rsidP="006B1778">
            <w:pPr>
              <w:snapToGrid w:val="0"/>
              <w:spacing w:after="0" w:line="240" w:lineRule="auto"/>
            </w:pPr>
            <w:proofErr w:type="spellStart"/>
            <w:r w:rsidRPr="008F5ABF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8FDA1" w14:textId="7ADCC196" w:rsidR="00E95631" w:rsidRPr="008F5ABF" w:rsidRDefault="00A313D2" w:rsidP="006B1778">
            <w:pPr>
              <w:snapToGrid w:val="0"/>
              <w:spacing w:after="0" w:line="240" w:lineRule="auto"/>
            </w:pPr>
            <w:hyperlink r:id="rId69" w:history="1">
              <w:r w:rsidR="00E95631" w:rsidRPr="008F5ABF">
                <w:rPr>
                  <w:rStyle w:val="Hyperlink"/>
                  <w:rFonts w:cs="Arial"/>
                  <w:color w:val="auto"/>
                </w:rPr>
                <w:t>S1-244521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6F0E4" w14:textId="6B79C14B" w:rsidR="00E95631" w:rsidRPr="008F5ABF" w:rsidRDefault="00E95631" w:rsidP="006B1778">
            <w:pPr>
              <w:snapToGrid w:val="0"/>
              <w:spacing w:after="0" w:line="240" w:lineRule="auto"/>
            </w:pPr>
            <w:r w:rsidRPr="008F5ABF"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427C8" w14:textId="38F95295" w:rsidR="00E95631" w:rsidRPr="008F5ABF" w:rsidRDefault="00E95631" w:rsidP="006B1778">
            <w:pPr>
              <w:snapToGrid w:val="0"/>
              <w:spacing w:after="0" w:line="240" w:lineRule="auto"/>
            </w:pPr>
            <w:r w:rsidRPr="008F5ABF">
              <w:t>Use case on Smart Group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6EC09" w14:textId="77777777" w:rsidR="00E95631" w:rsidRPr="008F5ABF" w:rsidRDefault="00E95631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A00F1" w14:textId="658647B4" w:rsidR="00E95631" w:rsidRPr="008F5ABF" w:rsidRDefault="00E95631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F5ABF">
              <w:rPr>
                <w:rFonts w:eastAsia="Arial Unicode MS" w:cs="Arial"/>
                <w:szCs w:val="18"/>
                <w:lang w:val="de-DE" w:eastAsia="ar-SA"/>
              </w:rPr>
              <w:t>Revision of S1-244153.</w:t>
            </w:r>
          </w:p>
        </w:tc>
      </w:tr>
      <w:tr w:rsidR="00FF06AC" w14:paraId="3002696B" w14:textId="77777777" w:rsidTr="00BA6E7D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BC2D6C" w14:textId="77777777" w:rsidR="00FF06AC" w:rsidRPr="00BA6E7D" w:rsidRDefault="00FF06AC" w:rsidP="006B1778">
            <w:pPr>
              <w:snapToGrid w:val="0"/>
              <w:spacing w:after="0" w:line="240" w:lineRule="auto"/>
            </w:pPr>
            <w:proofErr w:type="spellStart"/>
            <w:r w:rsidRPr="00BA6E7D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278403" w14:textId="2FB54128" w:rsidR="00FF06AC" w:rsidRPr="00BA6E7D" w:rsidRDefault="00A313D2" w:rsidP="006B1778">
            <w:pPr>
              <w:snapToGrid w:val="0"/>
              <w:spacing w:after="0" w:line="240" w:lineRule="auto"/>
            </w:pPr>
            <w:hyperlink r:id="rId70" w:history="1">
              <w:r w:rsidR="006B1778" w:rsidRPr="00BA6E7D">
                <w:rPr>
                  <w:rStyle w:val="Hyperlink"/>
                  <w:rFonts w:cs="Arial"/>
                  <w:color w:val="auto"/>
                </w:rPr>
                <w:t>S1-244182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0069FD" w14:textId="77777777" w:rsidR="00FF06AC" w:rsidRPr="00BA6E7D" w:rsidRDefault="00FF06AC" w:rsidP="006B1778">
            <w:pPr>
              <w:snapToGrid w:val="0"/>
              <w:spacing w:after="0" w:line="240" w:lineRule="auto"/>
            </w:pPr>
            <w:r w:rsidRPr="00BA6E7D">
              <w:t xml:space="preserve">China Mobile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EEF557" w14:textId="77777777" w:rsidR="00FF06AC" w:rsidRPr="00BA6E7D" w:rsidRDefault="00FF06AC" w:rsidP="006B1778">
            <w:pPr>
              <w:snapToGrid w:val="0"/>
              <w:spacing w:after="0" w:line="240" w:lineRule="auto"/>
            </w:pPr>
            <w:proofErr w:type="spellStart"/>
            <w:r w:rsidRPr="00BA6E7D">
              <w:t>pCR</w:t>
            </w:r>
            <w:proofErr w:type="spellEnd"/>
            <w:r w:rsidRPr="00BA6E7D">
              <w:t xml:space="preserve"> on use case 6G endogenous AI by Multi-domain convergence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46C9B3" w14:textId="03F2B6E0" w:rsidR="00FF06AC" w:rsidRPr="00BA6E7D" w:rsidRDefault="00BA6E7D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BA6E7D">
              <w:rPr>
                <w:rFonts w:eastAsia="Times New Roman" w:cs="Arial"/>
                <w:szCs w:val="18"/>
                <w:lang w:val="de-DE" w:eastAsia="ar-SA"/>
              </w:rPr>
              <w:t>Revised to S1-244515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B48942" w14:textId="77777777" w:rsidR="00FF06AC" w:rsidRPr="00BA6E7D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BA6E7D" w14:paraId="4B04E09D" w14:textId="77777777" w:rsidTr="00964768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22500" w14:textId="0E1942DA" w:rsidR="00BA6E7D" w:rsidRPr="00BA6E7D" w:rsidRDefault="00BA6E7D" w:rsidP="006B1778">
            <w:pPr>
              <w:snapToGrid w:val="0"/>
              <w:spacing w:after="0" w:line="240" w:lineRule="auto"/>
            </w:pPr>
            <w:proofErr w:type="spellStart"/>
            <w:r w:rsidRPr="00BA6E7D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27399" w14:textId="7899BDCD" w:rsidR="00BA6E7D" w:rsidRPr="00BA6E7D" w:rsidRDefault="00A313D2" w:rsidP="006B1778">
            <w:pPr>
              <w:snapToGrid w:val="0"/>
              <w:spacing w:after="0" w:line="240" w:lineRule="auto"/>
            </w:pPr>
            <w:hyperlink r:id="rId71" w:history="1">
              <w:r w:rsidR="00BA6E7D" w:rsidRPr="00BA6E7D">
                <w:rPr>
                  <w:rStyle w:val="Hyperlink"/>
                  <w:rFonts w:cs="Arial"/>
                  <w:color w:val="auto"/>
                </w:rPr>
                <w:t>S1-244515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9A57F" w14:textId="7E93FAA3" w:rsidR="00BA6E7D" w:rsidRPr="00BA6E7D" w:rsidRDefault="00BA6E7D" w:rsidP="006B1778">
            <w:pPr>
              <w:snapToGrid w:val="0"/>
              <w:spacing w:after="0" w:line="240" w:lineRule="auto"/>
            </w:pPr>
            <w:r w:rsidRPr="00BA6E7D">
              <w:t xml:space="preserve">China Mobile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EEF27" w14:textId="0E033FA5" w:rsidR="00BA6E7D" w:rsidRPr="00BA6E7D" w:rsidRDefault="00BA6E7D" w:rsidP="006B1778">
            <w:pPr>
              <w:snapToGrid w:val="0"/>
              <w:spacing w:after="0" w:line="240" w:lineRule="auto"/>
            </w:pPr>
            <w:proofErr w:type="spellStart"/>
            <w:r w:rsidRPr="00BA6E7D">
              <w:t>pCR</w:t>
            </w:r>
            <w:proofErr w:type="spellEnd"/>
            <w:r w:rsidRPr="00BA6E7D">
              <w:t xml:space="preserve"> on use case 6G endogenous AI by Multi-domain convergence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961F1" w14:textId="77777777" w:rsidR="00BA6E7D" w:rsidRPr="00BA6E7D" w:rsidRDefault="00BA6E7D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F2BED" w14:textId="1529C5BF" w:rsidR="00BA6E7D" w:rsidRPr="00BA6E7D" w:rsidRDefault="00BA6E7D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A6E7D">
              <w:rPr>
                <w:rFonts w:eastAsia="Arial Unicode MS" w:cs="Arial"/>
                <w:szCs w:val="18"/>
                <w:lang w:val="de-DE" w:eastAsia="ar-SA"/>
              </w:rPr>
              <w:t>Revision of S1-244182.</w:t>
            </w:r>
          </w:p>
        </w:tc>
      </w:tr>
      <w:tr w:rsidR="00FF06AC" w14:paraId="0C416A9F" w14:textId="77777777" w:rsidTr="00964768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92E970" w14:textId="77777777" w:rsidR="00FF06AC" w:rsidRPr="00964768" w:rsidRDefault="00FF06AC" w:rsidP="006B1778">
            <w:pPr>
              <w:snapToGrid w:val="0"/>
              <w:spacing w:after="0" w:line="240" w:lineRule="auto"/>
            </w:pPr>
            <w:proofErr w:type="spellStart"/>
            <w:r w:rsidRPr="00964768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12570A" w14:textId="309BD60D" w:rsidR="00FF06AC" w:rsidRPr="00964768" w:rsidRDefault="00A313D2" w:rsidP="006B1778">
            <w:pPr>
              <w:snapToGrid w:val="0"/>
              <w:spacing w:after="0" w:line="240" w:lineRule="auto"/>
            </w:pPr>
            <w:hyperlink r:id="rId72" w:history="1">
              <w:r w:rsidR="006B1778" w:rsidRPr="00964768">
                <w:rPr>
                  <w:rStyle w:val="Hyperlink"/>
                  <w:rFonts w:cs="Arial"/>
                  <w:color w:val="auto"/>
                </w:rPr>
                <w:t>S1-244184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A1DCF1" w14:textId="77777777" w:rsidR="00FF06AC" w:rsidRPr="00964768" w:rsidRDefault="00FF06AC" w:rsidP="006B1778">
            <w:pPr>
              <w:snapToGrid w:val="0"/>
              <w:spacing w:after="0" w:line="240" w:lineRule="auto"/>
            </w:pPr>
            <w:r w:rsidRPr="00964768">
              <w:t>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A6003C" w14:textId="77777777" w:rsidR="00FF06AC" w:rsidRPr="00964768" w:rsidRDefault="00FF06AC" w:rsidP="006B1778">
            <w:pPr>
              <w:snapToGrid w:val="0"/>
              <w:spacing w:after="0" w:line="240" w:lineRule="auto"/>
            </w:pPr>
            <w:r w:rsidRPr="00964768">
              <w:t>use case on home robot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63F336" w14:textId="217087B6" w:rsidR="00FF06AC" w:rsidRPr="00964768" w:rsidRDefault="00964768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64768">
              <w:rPr>
                <w:rFonts w:eastAsia="Times New Roman" w:cs="Arial"/>
                <w:szCs w:val="18"/>
                <w:lang w:val="de-DE" w:eastAsia="ar-SA"/>
              </w:rPr>
              <w:t>Revised to S1-244516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762A4B" w14:textId="77777777" w:rsidR="00FF06AC" w:rsidRPr="00964768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964768" w14:paraId="2EDC504C" w14:textId="77777777" w:rsidTr="00E35878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66EF1" w14:textId="628BD917" w:rsidR="00964768" w:rsidRPr="00964768" w:rsidRDefault="00964768" w:rsidP="006B1778">
            <w:pPr>
              <w:snapToGrid w:val="0"/>
              <w:spacing w:after="0" w:line="240" w:lineRule="auto"/>
            </w:pPr>
            <w:proofErr w:type="spellStart"/>
            <w:r w:rsidRPr="00964768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ACCF1" w14:textId="3461B0BF" w:rsidR="00964768" w:rsidRPr="00964768" w:rsidRDefault="00A313D2" w:rsidP="006B1778">
            <w:pPr>
              <w:snapToGrid w:val="0"/>
              <w:spacing w:after="0" w:line="240" w:lineRule="auto"/>
            </w:pPr>
            <w:hyperlink r:id="rId73" w:history="1">
              <w:r w:rsidR="00964768" w:rsidRPr="00964768">
                <w:rPr>
                  <w:rStyle w:val="Hyperlink"/>
                  <w:rFonts w:cs="Arial"/>
                  <w:color w:val="auto"/>
                </w:rPr>
                <w:t>S1-244516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53EFF" w14:textId="2DBA5551" w:rsidR="00964768" w:rsidRPr="00964768" w:rsidRDefault="00964768" w:rsidP="006B1778">
            <w:pPr>
              <w:snapToGrid w:val="0"/>
              <w:spacing w:after="0" w:line="240" w:lineRule="auto"/>
            </w:pPr>
            <w:r w:rsidRPr="00964768">
              <w:t>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EA9CE" w14:textId="6067BE1E" w:rsidR="00964768" w:rsidRPr="00964768" w:rsidRDefault="00964768" w:rsidP="006B1778">
            <w:pPr>
              <w:snapToGrid w:val="0"/>
              <w:spacing w:after="0" w:line="240" w:lineRule="auto"/>
            </w:pPr>
            <w:r w:rsidRPr="00964768">
              <w:t>use case on home robot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536A0" w14:textId="77777777" w:rsidR="00964768" w:rsidRPr="00964768" w:rsidRDefault="00964768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D7C75" w14:textId="55014B80" w:rsidR="00964768" w:rsidRPr="00964768" w:rsidRDefault="00964768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64768">
              <w:rPr>
                <w:rFonts w:eastAsia="Arial Unicode MS" w:cs="Arial"/>
                <w:szCs w:val="18"/>
                <w:lang w:val="de-DE" w:eastAsia="ar-SA"/>
              </w:rPr>
              <w:t>Revision of S1-244184.</w:t>
            </w:r>
          </w:p>
        </w:tc>
      </w:tr>
      <w:tr w:rsidR="00FF06AC" w14:paraId="2E33165F" w14:textId="77777777" w:rsidTr="00E35878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A4147A" w14:textId="77777777" w:rsidR="00FF06AC" w:rsidRPr="00E35878" w:rsidRDefault="00FF06AC" w:rsidP="006B1778">
            <w:pPr>
              <w:snapToGrid w:val="0"/>
              <w:spacing w:after="0" w:line="240" w:lineRule="auto"/>
            </w:pPr>
            <w:proofErr w:type="spellStart"/>
            <w:r w:rsidRPr="00E35878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B2676E" w14:textId="1A767C4B" w:rsidR="00FF06AC" w:rsidRPr="00E35878" w:rsidRDefault="00A313D2" w:rsidP="006B1778">
            <w:pPr>
              <w:snapToGrid w:val="0"/>
              <w:spacing w:after="0" w:line="240" w:lineRule="auto"/>
            </w:pPr>
            <w:hyperlink r:id="rId74" w:history="1">
              <w:r w:rsidR="006B1778" w:rsidRPr="00E35878">
                <w:rPr>
                  <w:rStyle w:val="Hyperlink"/>
                  <w:rFonts w:cs="Arial"/>
                  <w:color w:val="auto"/>
                </w:rPr>
                <w:t>S1-244207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36E25F" w14:textId="77777777" w:rsidR="00FF06AC" w:rsidRPr="00E35878" w:rsidRDefault="00FF06AC" w:rsidP="006B1778">
            <w:pPr>
              <w:snapToGrid w:val="0"/>
              <w:spacing w:after="0" w:line="240" w:lineRule="auto"/>
            </w:pPr>
            <w:r w:rsidRPr="00E35878">
              <w:t>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971035" w14:textId="77777777" w:rsidR="00FF06AC" w:rsidRPr="00E35878" w:rsidRDefault="00FF06AC" w:rsidP="006B1778">
            <w:pPr>
              <w:snapToGrid w:val="0"/>
              <w:spacing w:after="0" w:line="240" w:lineRule="auto"/>
            </w:pPr>
            <w:r w:rsidRPr="00E35878">
              <w:t>New use case on user-centric AI service using direct device connection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5595DA" w14:textId="39FFFB13" w:rsidR="00E35878" w:rsidRPr="00E35878" w:rsidRDefault="00E35878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E35878">
              <w:rPr>
                <w:rFonts w:eastAsia="Times New Roman" w:cs="Arial"/>
                <w:szCs w:val="18"/>
                <w:lang w:val="de-DE" w:eastAsia="ar-SA"/>
              </w:rPr>
              <w:t>Revised to S1-244517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628272" w14:textId="77777777" w:rsidR="00FF06AC" w:rsidRPr="00E35878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E35878" w14:paraId="4D00F414" w14:textId="77777777" w:rsidTr="00496736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14614" w14:textId="267003C2" w:rsidR="00E35878" w:rsidRPr="00E35878" w:rsidRDefault="00E35878" w:rsidP="006B1778">
            <w:pPr>
              <w:snapToGrid w:val="0"/>
              <w:spacing w:after="0" w:line="240" w:lineRule="auto"/>
            </w:pPr>
            <w:proofErr w:type="spellStart"/>
            <w:r w:rsidRPr="00E35878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A4CA7" w14:textId="413947F0" w:rsidR="00E35878" w:rsidRPr="00E35878" w:rsidRDefault="00A313D2" w:rsidP="006B1778">
            <w:pPr>
              <w:snapToGrid w:val="0"/>
              <w:spacing w:after="0" w:line="240" w:lineRule="auto"/>
            </w:pPr>
            <w:hyperlink r:id="rId75" w:history="1">
              <w:r w:rsidR="00E35878" w:rsidRPr="00E35878">
                <w:rPr>
                  <w:rStyle w:val="Hyperlink"/>
                  <w:rFonts w:cs="Arial"/>
                  <w:color w:val="auto"/>
                </w:rPr>
                <w:t>S1-244517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B5EE9" w14:textId="7EC153ED" w:rsidR="00E35878" w:rsidRPr="00E35878" w:rsidRDefault="00E35878" w:rsidP="006B1778">
            <w:pPr>
              <w:snapToGrid w:val="0"/>
              <w:spacing w:after="0" w:line="240" w:lineRule="auto"/>
            </w:pPr>
            <w:r w:rsidRPr="00E35878">
              <w:t>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4EBFB" w14:textId="59BDB171" w:rsidR="00E35878" w:rsidRPr="00E35878" w:rsidRDefault="00E35878" w:rsidP="006B1778">
            <w:pPr>
              <w:snapToGrid w:val="0"/>
              <w:spacing w:after="0" w:line="240" w:lineRule="auto"/>
            </w:pPr>
            <w:r w:rsidRPr="00E35878">
              <w:t>New use case on user-centric AI service using direct device connection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DE623" w14:textId="77777777" w:rsidR="00E35878" w:rsidRPr="00E35878" w:rsidRDefault="00E35878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27A0D" w14:textId="38A07550" w:rsidR="00E35878" w:rsidRPr="00E35878" w:rsidRDefault="00E35878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35878">
              <w:rPr>
                <w:rFonts w:eastAsia="Arial Unicode MS" w:cs="Arial"/>
                <w:szCs w:val="18"/>
                <w:lang w:val="de-DE" w:eastAsia="ar-SA"/>
              </w:rPr>
              <w:t>Revision of S1-244207.</w:t>
            </w:r>
          </w:p>
        </w:tc>
      </w:tr>
      <w:tr w:rsidR="00FF06AC" w14:paraId="1E02B5C9" w14:textId="77777777" w:rsidTr="00496736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EE14DF" w14:textId="77777777" w:rsidR="00FF06AC" w:rsidRPr="00496736" w:rsidRDefault="00FF06AC" w:rsidP="006B1778">
            <w:pPr>
              <w:snapToGrid w:val="0"/>
              <w:spacing w:after="0" w:line="240" w:lineRule="auto"/>
            </w:pPr>
            <w:proofErr w:type="spellStart"/>
            <w:r w:rsidRPr="00496736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A3B176" w14:textId="63F38FF9" w:rsidR="00FF06AC" w:rsidRPr="00496736" w:rsidRDefault="00A313D2" w:rsidP="006B1778">
            <w:pPr>
              <w:snapToGrid w:val="0"/>
              <w:spacing w:after="0" w:line="240" w:lineRule="auto"/>
            </w:pPr>
            <w:hyperlink r:id="rId76" w:history="1">
              <w:r w:rsidR="006B1778" w:rsidRPr="00496736">
                <w:rPr>
                  <w:rStyle w:val="Hyperlink"/>
                  <w:rFonts w:cs="Arial"/>
                  <w:color w:val="auto"/>
                </w:rPr>
                <w:t>S1-244222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DBDEDA" w14:textId="77777777" w:rsidR="00FF06AC" w:rsidRPr="00496736" w:rsidRDefault="00FF06AC" w:rsidP="006B1778">
            <w:pPr>
              <w:snapToGrid w:val="0"/>
              <w:spacing w:after="0" w:line="240" w:lineRule="auto"/>
            </w:pPr>
            <w:r w:rsidRPr="00496736"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0102A6" w14:textId="77777777" w:rsidR="00FF06AC" w:rsidRPr="00496736" w:rsidRDefault="00FF06AC" w:rsidP="006B1778">
            <w:pPr>
              <w:snapToGrid w:val="0"/>
              <w:spacing w:after="0" w:line="240" w:lineRule="auto"/>
            </w:pPr>
            <w:r w:rsidRPr="00496736">
              <w:t>Use case on temporary group for AI applications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CF6FA6" w14:textId="5E2A4D94" w:rsidR="00FF06AC" w:rsidRPr="00496736" w:rsidRDefault="00496736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496736">
              <w:rPr>
                <w:rFonts w:eastAsia="Times New Roman" w:cs="Arial"/>
                <w:szCs w:val="18"/>
                <w:lang w:val="de-DE" w:eastAsia="ar-SA"/>
              </w:rPr>
              <w:t>Revised to S1-244518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FB1FE0" w14:textId="77777777" w:rsidR="00FF06AC" w:rsidRPr="00496736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496736" w14:paraId="1A98618D" w14:textId="77777777" w:rsidTr="00265C16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923CD" w14:textId="10734FE5" w:rsidR="00496736" w:rsidRPr="00496736" w:rsidRDefault="00496736" w:rsidP="006B1778">
            <w:pPr>
              <w:snapToGrid w:val="0"/>
              <w:spacing w:after="0" w:line="240" w:lineRule="auto"/>
            </w:pPr>
            <w:proofErr w:type="spellStart"/>
            <w:r w:rsidRPr="00496736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F675C" w14:textId="2A63608C" w:rsidR="00496736" w:rsidRPr="00496736" w:rsidRDefault="00A313D2" w:rsidP="006B1778">
            <w:pPr>
              <w:snapToGrid w:val="0"/>
              <w:spacing w:after="0" w:line="240" w:lineRule="auto"/>
            </w:pPr>
            <w:hyperlink r:id="rId77" w:history="1">
              <w:r w:rsidR="00496736" w:rsidRPr="00496736">
                <w:rPr>
                  <w:rStyle w:val="Hyperlink"/>
                  <w:rFonts w:cs="Arial"/>
                  <w:color w:val="auto"/>
                </w:rPr>
                <w:t>S1-244518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CFFE0" w14:textId="408EBF22" w:rsidR="00496736" w:rsidRPr="00496736" w:rsidRDefault="00496736" w:rsidP="006B1778">
            <w:pPr>
              <w:snapToGrid w:val="0"/>
              <w:spacing w:after="0" w:line="240" w:lineRule="auto"/>
            </w:pPr>
            <w:r w:rsidRPr="00496736"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10AD8" w14:textId="3F4754AB" w:rsidR="00496736" w:rsidRPr="00496736" w:rsidRDefault="00496736" w:rsidP="006B1778">
            <w:pPr>
              <w:snapToGrid w:val="0"/>
              <w:spacing w:after="0" w:line="240" w:lineRule="auto"/>
            </w:pPr>
            <w:r w:rsidRPr="00496736">
              <w:t>Use case on temporary group for AI applications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9CB78" w14:textId="77777777" w:rsidR="00496736" w:rsidRPr="00496736" w:rsidRDefault="00496736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FB3FB" w14:textId="62E32EFE" w:rsidR="00496736" w:rsidRPr="00496736" w:rsidRDefault="00496736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496736">
              <w:rPr>
                <w:rFonts w:eastAsia="Arial Unicode MS" w:cs="Arial"/>
                <w:szCs w:val="18"/>
                <w:lang w:val="de-DE" w:eastAsia="ar-SA"/>
              </w:rPr>
              <w:t>Revision of S1-244222.</w:t>
            </w:r>
          </w:p>
        </w:tc>
      </w:tr>
      <w:tr w:rsidR="00FF06AC" w14:paraId="1D2D643F" w14:textId="77777777" w:rsidTr="00265C16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049897" w14:textId="77777777" w:rsidR="00FF06AC" w:rsidRPr="00265C16" w:rsidRDefault="00FF06AC" w:rsidP="006B1778">
            <w:pPr>
              <w:snapToGrid w:val="0"/>
              <w:spacing w:after="0" w:line="240" w:lineRule="auto"/>
            </w:pPr>
            <w:proofErr w:type="spellStart"/>
            <w:r w:rsidRPr="00265C16"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5EB803" w14:textId="3F579AC9" w:rsidR="00FF06AC" w:rsidRPr="00265C16" w:rsidRDefault="00A313D2" w:rsidP="006B1778">
            <w:pPr>
              <w:snapToGrid w:val="0"/>
              <w:spacing w:after="0" w:line="240" w:lineRule="auto"/>
            </w:pPr>
            <w:hyperlink r:id="rId78" w:history="1">
              <w:r w:rsidR="006B1778" w:rsidRPr="00265C16">
                <w:rPr>
                  <w:rStyle w:val="Hyperlink"/>
                  <w:rFonts w:cs="Arial"/>
                  <w:color w:val="auto"/>
                </w:rPr>
                <w:t>S1-244225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C63F26" w14:textId="77777777" w:rsidR="00FF06AC" w:rsidRPr="00265C16" w:rsidRDefault="00FF06AC" w:rsidP="006B1778">
            <w:pPr>
              <w:snapToGrid w:val="0"/>
              <w:spacing w:after="0" w:line="240" w:lineRule="auto"/>
            </w:pPr>
            <w:r w:rsidRPr="00265C16">
              <w:t>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71A2F1" w14:textId="77777777" w:rsidR="00FF06AC" w:rsidRPr="00265C16" w:rsidRDefault="00FF06AC" w:rsidP="006B1778">
            <w:pPr>
              <w:snapToGrid w:val="0"/>
              <w:spacing w:after="0" w:line="240" w:lineRule="auto"/>
            </w:pPr>
            <w:r w:rsidRPr="00265C16">
              <w:t>new use case: 6G system supports AI model training service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84E76C" w14:textId="7620BEFD" w:rsidR="00FF06AC" w:rsidRPr="00265C16" w:rsidRDefault="00265C16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265C16">
              <w:rPr>
                <w:rFonts w:eastAsia="Times New Roman" w:cs="Arial"/>
                <w:szCs w:val="18"/>
                <w:lang w:val="de-DE" w:eastAsia="ar-SA"/>
              </w:rPr>
              <w:t>Revised to S1-244519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AED4FB" w14:textId="77777777" w:rsidR="00FF06AC" w:rsidRPr="00265C16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265C16" w14:paraId="5A5B09C7" w14:textId="77777777" w:rsidTr="00265C16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5BD05" w14:textId="6CC5E29B" w:rsidR="00265C16" w:rsidRPr="00265C16" w:rsidRDefault="00265C16" w:rsidP="006B1778">
            <w:pPr>
              <w:snapToGrid w:val="0"/>
              <w:spacing w:after="0" w:line="240" w:lineRule="auto"/>
            </w:pPr>
            <w:proofErr w:type="spellStart"/>
            <w:r w:rsidRPr="00265C16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15AC8" w14:textId="7F8290A4" w:rsidR="00265C16" w:rsidRPr="00265C16" w:rsidRDefault="00A313D2" w:rsidP="006B1778">
            <w:pPr>
              <w:snapToGrid w:val="0"/>
              <w:spacing w:after="0" w:line="240" w:lineRule="auto"/>
            </w:pPr>
            <w:hyperlink r:id="rId79" w:history="1">
              <w:r w:rsidR="00265C16" w:rsidRPr="00265C16">
                <w:rPr>
                  <w:rStyle w:val="Hyperlink"/>
                  <w:rFonts w:cs="Arial"/>
                  <w:color w:val="auto"/>
                </w:rPr>
                <w:t>S1-244519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48F24" w14:textId="2F5B9E74" w:rsidR="00265C16" w:rsidRPr="00265C16" w:rsidRDefault="00265C16" w:rsidP="006B1778">
            <w:pPr>
              <w:snapToGrid w:val="0"/>
              <w:spacing w:after="0" w:line="240" w:lineRule="auto"/>
            </w:pPr>
            <w:r w:rsidRPr="00265C16">
              <w:t>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3FB71" w14:textId="68DA91CB" w:rsidR="00265C16" w:rsidRPr="00265C16" w:rsidRDefault="00265C16" w:rsidP="006B1778">
            <w:pPr>
              <w:snapToGrid w:val="0"/>
              <w:spacing w:after="0" w:line="240" w:lineRule="auto"/>
            </w:pPr>
            <w:r w:rsidRPr="00265C16">
              <w:t>new use case: 6G system supports AI model training service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21411" w14:textId="77777777" w:rsidR="00265C16" w:rsidRPr="00265C16" w:rsidRDefault="00265C16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886DF" w14:textId="7192FF5E" w:rsidR="00265C16" w:rsidRPr="00265C16" w:rsidRDefault="00265C16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65C16">
              <w:rPr>
                <w:rFonts w:eastAsia="Arial Unicode MS" w:cs="Arial"/>
                <w:szCs w:val="18"/>
                <w:lang w:val="de-DE" w:eastAsia="ar-SA"/>
              </w:rPr>
              <w:t>Revision of S1-244225.</w:t>
            </w:r>
          </w:p>
        </w:tc>
      </w:tr>
      <w:tr w:rsidR="00B52A73" w14:paraId="0A2519AE" w14:textId="77777777" w:rsidTr="0099744F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099856" w14:textId="77777777" w:rsidR="00B52A73" w:rsidRDefault="00B52A73" w:rsidP="006B1778">
            <w:pPr>
              <w:snapToGrid w:val="0"/>
              <w:spacing w:after="0" w:line="240" w:lineRule="auto"/>
            </w:pPr>
            <w:proofErr w:type="spellStart"/>
            <w: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25FE4C" w14:textId="16B91030" w:rsidR="00B52A73" w:rsidRDefault="00A313D2" w:rsidP="006B1778">
            <w:pPr>
              <w:snapToGrid w:val="0"/>
              <w:spacing w:after="0" w:line="240" w:lineRule="auto"/>
            </w:pPr>
            <w:hyperlink r:id="rId80" w:history="1">
              <w:r w:rsidR="006B1778">
                <w:rPr>
                  <w:rStyle w:val="Hyperlink"/>
                  <w:rFonts w:cs="Arial"/>
                </w:rPr>
                <w:t>S1-244298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99888C" w14:textId="77777777" w:rsidR="00B52A73" w:rsidRDefault="00B52A73" w:rsidP="006B1778">
            <w:pPr>
              <w:snapToGrid w:val="0"/>
              <w:spacing w:after="0" w:line="240" w:lineRule="auto"/>
            </w:pPr>
            <w: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181BA8" w14:textId="77777777" w:rsidR="00B52A73" w:rsidRDefault="00B52A73" w:rsidP="006B1778">
            <w:pPr>
              <w:snapToGrid w:val="0"/>
              <w:spacing w:after="0" w:line="240" w:lineRule="auto"/>
            </w:pPr>
            <w:r>
              <w:t>Use case on network-assisted safe Intelligent Traffic System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E9C9BC" w14:textId="2F05BEA1" w:rsidR="00B52A73" w:rsidRDefault="00B52A73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 xml:space="preserve">Revised to </w:t>
            </w:r>
            <w:hyperlink r:id="rId81" w:history="1">
              <w:r w:rsidR="006B1778">
                <w:rPr>
                  <w:rStyle w:val="Hyperlink"/>
                  <w:rFonts w:eastAsia="Times New Roman" w:cs="Arial"/>
                  <w:szCs w:val="18"/>
                  <w:lang w:val="de-DE" w:eastAsia="ar-SA"/>
                </w:rPr>
                <w:t>S1-244379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ECF2A2" w14:textId="77777777" w:rsidR="00B52A73" w:rsidRDefault="00B52A73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B52A73" w14:paraId="7305C58B" w14:textId="77777777" w:rsidTr="00EF128D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56E01B" w14:textId="77777777" w:rsidR="00B52A73" w:rsidRPr="0099744F" w:rsidRDefault="00B52A73" w:rsidP="006B1778">
            <w:pPr>
              <w:snapToGrid w:val="0"/>
              <w:spacing w:after="0" w:line="240" w:lineRule="auto"/>
            </w:pPr>
            <w:proofErr w:type="spellStart"/>
            <w:r w:rsidRPr="0099744F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E058FB" w14:textId="486449BC" w:rsidR="00B52A73" w:rsidRPr="0099744F" w:rsidRDefault="00A313D2" w:rsidP="006B1778">
            <w:pPr>
              <w:snapToGrid w:val="0"/>
              <w:spacing w:after="0" w:line="240" w:lineRule="auto"/>
              <w:rPr>
                <w:rFonts w:cs="Arial"/>
              </w:rPr>
            </w:pPr>
            <w:hyperlink r:id="rId82" w:history="1">
              <w:r w:rsidR="006B1778" w:rsidRPr="0099744F">
                <w:rPr>
                  <w:rStyle w:val="Hyperlink"/>
                  <w:rFonts w:cs="Arial"/>
                  <w:color w:val="auto"/>
                </w:rPr>
                <w:t>S1-244379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C2619D" w14:textId="77777777" w:rsidR="00B52A73" w:rsidRPr="0099744F" w:rsidRDefault="00B52A73" w:rsidP="006B1778">
            <w:pPr>
              <w:snapToGrid w:val="0"/>
              <w:spacing w:after="0" w:line="240" w:lineRule="auto"/>
            </w:pPr>
            <w:r w:rsidRPr="0099744F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278200" w14:textId="77777777" w:rsidR="00B52A73" w:rsidRPr="0099744F" w:rsidRDefault="00B52A73" w:rsidP="006B1778">
            <w:pPr>
              <w:snapToGrid w:val="0"/>
              <w:spacing w:after="0" w:line="240" w:lineRule="auto"/>
            </w:pPr>
            <w:r w:rsidRPr="0099744F">
              <w:t>Use case on network-assisted safe Intelligent Traffic System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B31C28" w14:textId="4512634A" w:rsidR="00B52A73" w:rsidRPr="0099744F" w:rsidRDefault="0099744F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9744F">
              <w:rPr>
                <w:rFonts w:eastAsia="Times New Roman" w:cs="Arial"/>
                <w:szCs w:val="18"/>
                <w:lang w:val="de-DE" w:eastAsia="ar-SA"/>
              </w:rPr>
              <w:t>Revised to S1-244520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4C026D" w14:textId="75CCDCB4" w:rsidR="00B52A73" w:rsidRPr="0099744F" w:rsidRDefault="00B52A73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9744F">
              <w:rPr>
                <w:rFonts w:eastAsia="Arial Unicode MS" w:cs="Arial"/>
                <w:szCs w:val="18"/>
                <w:lang w:val="de-DE" w:eastAsia="ar-SA"/>
              </w:rPr>
              <w:t xml:space="preserve">Revision of </w:t>
            </w:r>
            <w:hyperlink r:id="rId83" w:history="1">
              <w:r w:rsidR="006B1778" w:rsidRPr="0099744F">
                <w:rPr>
                  <w:rStyle w:val="Hyperlink"/>
                  <w:rFonts w:eastAsia="Arial Unicode MS" w:cs="Arial"/>
                  <w:color w:val="auto"/>
                  <w:szCs w:val="18"/>
                  <w:lang w:val="de-DE" w:eastAsia="ar-SA"/>
                </w:rPr>
                <w:t>S1-244298</w:t>
              </w:r>
            </w:hyperlink>
            <w:r w:rsidRPr="0099744F">
              <w:rPr>
                <w:rFonts w:eastAsia="Arial Unicode MS" w:cs="Arial"/>
                <w:szCs w:val="18"/>
                <w:lang w:val="de-DE" w:eastAsia="ar-SA"/>
              </w:rPr>
              <w:t>.</w:t>
            </w:r>
          </w:p>
        </w:tc>
      </w:tr>
      <w:tr w:rsidR="0099744F" w14:paraId="17F89C58" w14:textId="77777777" w:rsidTr="00EF128D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2E9130" w14:textId="33D4E4E9" w:rsidR="0099744F" w:rsidRPr="00EF128D" w:rsidRDefault="0099744F" w:rsidP="006B1778">
            <w:pPr>
              <w:snapToGrid w:val="0"/>
              <w:spacing w:after="0" w:line="240" w:lineRule="auto"/>
            </w:pPr>
            <w:proofErr w:type="spellStart"/>
            <w:r w:rsidRPr="00EF128D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84D3C6" w14:textId="77EA5A59" w:rsidR="0099744F" w:rsidRPr="00EF128D" w:rsidRDefault="00A313D2" w:rsidP="006B1778">
            <w:pPr>
              <w:snapToGrid w:val="0"/>
              <w:spacing w:after="0" w:line="240" w:lineRule="auto"/>
            </w:pPr>
            <w:hyperlink r:id="rId84" w:history="1">
              <w:r w:rsidR="0099744F" w:rsidRPr="00EF128D">
                <w:rPr>
                  <w:rStyle w:val="Hyperlink"/>
                  <w:rFonts w:cs="Arial"/>
                  <w:color w:val="auto"/>
                </w:rPr>
                <w:t>S1-244520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BD3E27" w14:textId="0C39DE3A" w:rsidR="0099744F" w:rsidRPr="00EF128D" w:rsidRDefault="0099744F" w:rsidP="006B1778">
            <w:pPr>
              <w:snapToGrid w:val="0"/>
              <w:spacing w:after="0" w:line="240" w:lineRule="auto"/>
            </w:pPr>
            <w:r w:rsidRPr="00EF128D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063550" w14:textId="230F1AE2" w:rsidR="0099744F" w:rsidRPr="00EF128D" w:rsidRDefault="0099744F" w:rsidP="006B1778">
            <w:pPr>
              <w:snapToGrid w:val="0"/>
              <w:spacing w:after="0" w:line="240" w:lineRule="auto"/>
            </w:pPr>
            <w:r w:rsidRPr="00EF128D">
              <w:t>Use case on network-assisted safe Intelligent Traffic System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37FB0E" w14:textId="560A1682" w:rsidR="0099744F" w:rsidRPr="00EF128D" w:rsidRDefault="00EF128D" w:rsidP="006B1778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  <w:r w:rsidRPr="00EF128D">
              <w:rPr>
                <w:rFonts w:cs="Arial"/>
                <w:szCs w:val="18"/>
                <w:lang w:eastAsia="ja-JP"/>
              </w:rPr>
              <w:t>Revised to S1-244547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9CAF47" w14:textId="4432FC11" w:rsidR="0099744F" w:rsidRPr="00EF128D" w:rsidRDefault="0099744F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F128D">
              <w:rPr>
                <w:rFonts w:eastAsia="Arial Unicode MS" w:cs="Arial"/>
                <w:i/>
                <w:szCs w:val="18"/>
                <w:lang w:val="de-DE" w:eastAsia="ar-SA"/>
              </w:rPr>
              <w:t xml:space="preserve">Revision of </w:t>
            </w:r>
            <w:hyperlink r:id="rId85" w:history="1">
              <w:r w:rsidRPr="00EF128D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val="de-DE" w:eastAsia="ar-SA"/>
                </w:rPr>
                <w:t>S1-244298</w:t>
              </w:r>
            </w:hyperlink>
            <w:r w:rsidRPr="00EF128D">
              <w:rPr>
                <w:rFonts w:eastAsia="Arial Unicode MS" w:cs="Arial"/>
                <w:i/>
                <w:szCs w:val="18"/>
                <w:lang w:val="de-DE" w:eastAsia="ar-SA"/>
              </w:rPr>
              <w:t>.</w:t>
            </w:r>
          </w:p>
          <w:p w14:paraId="1AA71C62" w14:textId="095E8EE5" w:rsidR="0099744F" w:rsidRPr="00EF128D" w:rsidRDefault="0099744F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F128D">
              <w:rPr>
                <w:rFonts w:eastAsia="Arial Unicode MS" w:cs="Arial"/>
                <w:szCs w:val="18"/>
                <w:lang w:val="de-DE" w:eastAsia="ar-SA"/>
              </w:rPr>
              <w:t>Revision of S1-244379.</w:t>
            </w:r>
          </w:p>
        </w:tc>
      </w:tr>
      <w:tr w:rsidR="00EF128D" w14:paraId="4B32D310" w14:textId="77777777" w:rsidTr="00EF128D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FF26F" w14:textId="39135548" w:rsidR="00EF128D" w:rsidRPr="00EF128D" w:rsidRDefault="00EF128D" w:rsidP="006B1778">
            <w:pPr>
              <w:snapToGrid w:val="0"/>
              <w:spacing w:after="0" w:line="240" w:lineRule="auto"/>
            </w:pPr>
            <w:proofErr w:type="spellStart"/>
            <w:r w:rsidRPr="00EF128D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46E07" w14:textId="14FFEC27" w:rsidR="00EF128D" w:rsidRPr="00EF128D" w:rsidRDefault="00EF128D" w:rsidP="006B1778">
            <w:pPr>
              <w:snapToGrid w:val="0"/>
              <w:spacing w:after="0" w:line="240" w:lineRule="auto"/>
            </w:pPr>
            <w:hyperlink r:id="rId86" w:history="1">
              <w:r w:rsidRPr="00EF128D">
                <w:rPr>
                  <w:rStyle w:val="Hyperlink"/>
                  <w:rFonts w:cs="Arial"/>
                  <w:color w:val="auto"/>
                </w:rPr>
                <w:t>S1-244547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DFD59" w14:textId="328171C7" w:rsidR="00EF128D" w:rsidRPr="00EF128D" w:rsidRDefault="00EF128D" w:rsidP="006B1778">
            <w:pPr>
              <w:snapToGrid w:val="0"/>
              <w:spacing w:after="0" w:line="240" w:lineRule="auto"/>
            </w:pPr>
            <w:r w:rsidRPr="00EF128D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D3460" w14:textId="2AF6B5B0" w:rsidR="00EF128D" w:rsidRPr="00EF128D" w:rsidRDefault="00EF128D" w:rsidP="006B1778">
            <w:pPr>
              <w:snapToGrid w:val="0"/>
              <w:spacing w:after="0" w:line="240" w:lineRule="auto"/>
            </w:pPr>
            <w:r w:rsidRPr="00EF128D">
              <w:t>Use case on network-assisted safe Intelligent Traffic System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EEFB6" w14:textId="77777777" w:rsidR="00EF128D" w:rsidRPr="00EF128D" w:rsidRDefault="00EF128D" w:rsidP="006B1778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1C578" w14:textId="77777777" w:rsidR="00EF128D" w:rsidRPr="00EF128D" w:rsidRDefault="00EF128D" w:rsidP="00EF128D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EF128D">
              <w:rPr>
                <w:rFonts w:eastAsia="Arial Unicode MS" w:cs="Arial"/>
                <w:i/>
                <w:szCs w:val="18"/>
                <w:lang w:val="de-DE" w:eastAsia="ar-SA"/>
              </w:rPr>
              <w:t xml:space="preserve">Revision of </w:t>
            </w:r>
            <w:r w:rsidRPr="00EF128D">
              <w:rPr>
                <w:i/>
              </w:rPr>
              <w:fldChar w:fldCharType="begin"/>
            </w:r>
            <w:r w:rsidRPr="00EF128D">
              <w:rPr>
                <w:i/>
              </w:rPr>
              <w:instrText xml:space="preserve"> HYPERLINK "file:///C:\\Users\\S029244\\Documents\\3GPP\\SA1%23108_Orlando\\Docs\\S1-244298.zip" </w:instrText>
            </w:r>
            <w:r w:rsidRPr="00EF128D">
              <w:rPr>
                <w:i/>
              </w:rPr>
              <w:fldChar w:fldCharType="separate"/>
            </w:r>
            <w:r w:rsidRPr="00EF128D">
              <w:rPr>
                <w:rStyle w:val="Hyperlink"/>
                <w:rFonts w:eastAsia="Arial Unicode MS" w:cs="Arial"/>
                <w:i/>
                <w:color w:val="auto"/>
                <w:szCs w:val="18"/>
                <w:lang w:val="de-DE" w:eastAsia="ar-SA"/>
              </w:rPr>
              <w:t>S1-244298</w:t>
            </w:r>
            <w:r w:rsidRPr="00EF128D">
              <w:rPr>
                <w:rStyle w:val="Hyperlink"/>
                <w:rFonts w:eastAsia="Arial Unicode MS" w:cs="Arial"/>
                <w:i/>
                <w:color w:val="auto"/>
                <w:szCs w:val="18"/>
                <w:lang w:val="de-DE" w:eastAsia="ar-SA"/>
              </w:rPr>
              <w:fldChar w:fldCharType="end"/>
            </w:r>
            <w:r w:rsidRPr="00EF128D">
              <w:rPr>
                <w:rFonts w:eastAsia="Arial Unicode MS" w:cs="Arial"/>
                <w:i/>
                <w:szCs w:val="18"/>
                <w:lang w:val="de-DE" w:eastAsia="ar-SA"/>
              </w:rPr>
              <w:t>.</w:t>
            </w:r>
          </w:p>
          <w:p w14:paraId="7506E686" w14:textId="7AF18766" w:rsidR="00EF128D" w:rsidRPr="00EF128D" w:rsidRDefault="00EF128D" w:rsidP="00EF128D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F128D">
              <w:rPr>
                <w:rFonts w:eastAsia="Arial Unicode MS" w:cs="Arial"/>
                <w:i/>
                <w:szCs w:val="18"/>
                <w:lang w:val="de-DE" w:eastAsia="ar-SA"/>
              </w:rPr>
              <w:t>Revision of S1-244379.</w:t>
            </w:r>
          </w:p>
          <w:p w14:paraId="327EF2BC" w14:textId="35BB7F14" w:rsidR="00EF128D" w:rsidRPr="00EF128D" w:rsidRDefault="00EF128D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F128D">
              <w:rPr>
                <w:rFonts w:eastAsia="Arial Unicode MS" w:cs="Arial"/>
                <w:szCs w:val="18"/>
                <w:lang w:val="de-DE" w:eastAsia="ar-SA"/>
              </w:rPr>
              <w:t>Revision of S1-244520.</w:t>
            </w:r>
          </w:p>
        </w:tc>
      </w:tr>
      <w:tr w:rsidR="00FF06AC" w14:paraId="7EB2A20E" w14:textId="77777777" w:rsidTr="006B1778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C3020A" w14:textId="77777777" w:rsidR="00FF06AC" w:rsidRDefault="00FF06AC" w:rsidP="006B1778">
            <w:pPr>
              <w:snapToGrid w:val="0"/>
              <w:spacing w:after="0" w:line="240" w:lineRule="auto"/>
            </w:pPr>
            <w:proofErr w:type="spellStart"/>
            <w: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31F2BA" w14:textId="383E4CA1" w:rsidR="00FF06AC" w:rsidRDefault="00A313D2" w:rsidP="006B1778">
            <w:pPr>
              <w:snapToGrid w:val="0"/>
              <w:spacing w:after="0" w:line="240" w:lineRule="auto"/>
            </w:pPr>
            <w:hyperlink r:id="rId87" w:history="1">
              <w:r w:rsidR="006B1778">
                <w:rPr>
                  <w:rStyle w:val="Hyperlink"/>
                  <w:rFonts w:cs="Arial"/>
                </w:rPr>
                <w:t>S1-244330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39B326" w14:textId="77777777" w:rsidR="00FF06AC" w:rsidRDefault="00FF06AC" w:rsidP="006B1778">
            <w:pPr>
              <w:snapToGrid w:val="0"/>
              <w:spacing w:after="0" w:line="240" w:lineRule="auto"/>
            </w:pPr>
            <w: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9A69A9" w14:textId="77777777" w:rsidR="00FF06AC" w:rsidRDefault="00FF06AC" w:rsidP="006B1778">
            <w:pPr>
              <w:snapToGrid w:val="0"/>
              <w:spacing w:after="0" w:line="240" w:lineRule="auto"/>
            </w:pPr>
            <w:r>
              <w:t>Way forward for AI and computing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D43C5A" w14:textId="77777777" w:rsidR="00FF06AC" w:rsidRDefault="00FF06AC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>Moved to 8.1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1C3F3B" w14:textId="77777777" w:rsidR="00FF06AC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FF06AC" w14:paraId="6858C1DD" w14:textId="77777777" w:rsidTr="002C24C4">
        <w:tblPrEx>
          <w:tblLook w:val="04A0" w:firstRow="1" w:lastRow="0" w:firstColumn="1" w:lastColumn="0" w:noHBand="0" w:noVBand="1"/>
        </w:tblPrEx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25FFFB4F" w14:textId="77777777" w:rsidR="00FF06AC" w:rsidRDefault="00FF06AC" w:rsidP="006B1778">
            <w:pPr>
              <w:pStyle w:val="Heading8"/>
              <w:jc w:val="left"/>
              <w:rPr>
                <w:color w:val="1F497D" w:themeColor="text2"/>
                <w:sz w:val="18"/>
                <w:szCs w:val="22"/>
              </w:rPr>
            </w:pPr>
            <w:r>
              <w:rPr>
                <w:color w:val="1F497D" w:themeColor="text2"/>
                <w:sz w:val="18"/>
                <w:szCs w:val="22"/>
              </w:rPr>
              <w:t>AI Agents</w:t>
            </w:r>
          </w:p>
        </w:tc>
      </w:tr>
      <w:tr w:rsidR="00FF06AC" w14:paraId="073FE5F1" w14:textId="77777777" w:rsidTr="002C24C4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123605" w14:textId="77777777" w:rsidR="00FF06AC" w:rsidRPr="002C24C4" w:rsidRDefault="00FF06AC" w:rsidP="006B1778">
            <w:pPr>
              <w:snapToGrid w:val="0"/>
              <w:spacing w:after="0" w:line="240" w:lineRule="auto"/>
              <w:rPr>
                <w:lang w:val="nl-NL"/>
              </w:rPr>
            </w:pPr>
            <w:proofErr w:type="spellStart"/>
            <w:r w:rsidRPr="002C24C4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AF2586" w14:textId="39E30DE4" w:rsidR="00FF06AC" w:rsidRPr="002C24C4" w:rsidRDefault="00A313D2" w:rsidP="006B1778">
            <w:pPr>
              <w:snapToGrid w:val="0"/>
              <w:spacing w:after="0" w:line="240" w:lineRule="auto"/>
            </w:pPr>
            <w:hyperlink r:id="rId88" w:history="1">
              <w:r w:rsidR="006B1778" w:rsidRPr="002C24C4">
                <w:rPr>
                  <w:rStyle w:val="Hyperlink"/>
                  <w:rFonts w:cs="Arial"/>
                  <w:color w:val="auto"/>
                </w:rPr>
                <w:t>S1-244042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3F58FF" w14:textId="77777777" w:rsidR="00FF06AC" w:rsidRPr="002C24C4" w:rsidRDefault="00FF06AC" w:rsidP="006B1778">
            <w:pPr>
              <w:snapToGrid w:val="0"/>
              <w:spacing w:after="0" w:line="240" w:lineRule="auto"/>
            </w:pPr>
            <w:r w:rsidRPr="002C24C4"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462E3D" w14:textId="77777777" w:rsidR="00FF06AC" w:rsidRPr="002C24C4" w:rsidRDefault="00FF06AC" w:rsidP="006B1778">
            <w:pPr>
              <w:snapToGrid w:val="0"/>
              <w:spacing w:after="0" w:line="240" w:lineRule="auto"/>
            </w:pPr>
            <w:r w:rsidRPr="002C24C4">
              <w:t>Use case on big events assurance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68C0E3" w14:textId="33E82DDB" w:rsidR="00FF06AC" w:rsidRPr="002C24C4" w:rsidRDefault="002C24C4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2C24C4">
              <w:rPr>
                <w:rFonts w:eastAsia="Times New Roman" w:cs="Arial"/>
                <w:szCs w:val="18"/>
                <w:lang w:val="de-DE" w:eastAsia="ar-SA"/>
              </w:rPr>
              <w:t>Revised to S1-244522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BC9F81" w14:textId="77777777" w:rsidR="00FF06AC" w:rsidRPr="002C24C4" w:rsidRDefault="00FF06AC" w:rsidP="006B1778">
            <w:pPr>
              <w:tabs>
                <w:tab w:val="left" w:pos="960"/>
              </w:tabs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2C24C4" w14:paraId="7605443E" w14:textId="77777777" w:rsidTr="00524B0C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E9261" w14:textId="5D19B62A" w:rsidR="002C24C4" w:rsidRPr="002C24C4" w:rsidRDefault="002C24C4" w:rsidP="006B1778">
            <w:pPr>
              <w:snapToGrid w:val="0"/>
              <w:spacing w:after="0" w:line="240" w:lineRule="auto"/>
            </w:pPr>
            <w:proofErr w:type="spellStart"/>
            <w:r w:rsidRPr="002C24C4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24EA8" w14:textId="69268157" w:rsidR="002C24C4" w:rsidRPr="002C24C4" w:rsidRDefault="00A313D2" w:rsidP="006B1778">
            <w:pPr>
              <w:snapToGrid w:val="0"/>
              <w:spacing w:after="0" w:line="240" w:lineRule="auto"/>
            </w:pPr>
            <w:hyperlink r:id="rId89" w:history="1">
              <w:r w:rsidR="002C24C4" w:rsidRPr="002C24C4">
                <w:rPr>
                  <w:rStyle w:val="Hyperlink"/>
                  <w:rFonts w:cs="Arial"/>
                  <w:color w:val="auto"/>
                </w:rPr>
                <w:t>S1-244522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05E71" w14:textId="0B68ADC0" w:rsidR="002C24C4" w:rsidRPr="002C24C4" w:rsidRDefault="002C24C4" w:rsidP="006B1778">
            <w:pPr>
              <w:snapToGrid w:val="0"/>
              <w:spacing w:after="0" w:line="240" w:lineRule="auto"/>
            </w:pPr>
            <w:r w:rsidRPr="002C24C4"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405F7" w14:textId="49DE5AB1" w:rsidR="002C24C4" w:rsidRPr="002C24C4" w:rsidRDefault="002C24C4" w:rsidP="006B1778">
            <w:pPr>
              <w:snapToGrid w:val="0"/>
              <w:spacing w:after="0" w:line="240" w:lineRule="auto"/>
            </w:pPr>
            <w:r w:rsidRPr="002C24C4">
              <w:t>Use case on big events assurance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5CAAA" w14:textId="77777777" w:rsidR="002C24C4" w:rsidRPr="002C24C4" w:rsidRDefault="002C24C4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CD85D" w14:textId="43180445" w:rsidR="002C24C4" w:rsidRPr="002C24C4" w:rsidRDefault="002C24C4" w:rsidP="006B1778">
            <w:pPr>
              <w:tabs>
                <w:tab w:val="left" w:pos="960"/>
              </w:tabs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C24C4">
              <w:rPr>
                <w:rFonts w:eastAsia="Arial Unicode MS" w:cs="Arial"/>
                <w:szCs w:val="18"/>
                <w:lang w:val="de-DE" w:eastAsia="ar-SA"/>
              </w:rPr>
              <w:t>Revision of S1-244042.</w:t>
            </w:r>
          </w:p>
        </w:tc>
      </w:tr>
      <w:tr w:rsidR="00FF06AC" w14:paraId="5674D072" w14:textId="77777777" w:rsidTr="00524B0C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650C5E" w14:textId="77777777" w:rsidR="00FF06AC" w:rsidRPr="00524B0C" w:rsidRDefault="00FF06AC" w:rsidP="006B1778">
            <w:pPr>
              <w:snapToGrid w:val="0"/>
              <w:spacing w:after="0" w:line="240" w:lineRule="auto"/>
            </w:pPr>
            <w:proofErr w:type="spellStart"/>
            <w:r w:rsidRPr="00524B0C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98465D" w14:textId="50DD0D46" w:rsidR="00FF06AC" w:rsidRPr="00524B0C" w:rsidRDefault="00A313D2" w:rsidP="006B1778">
            <w:pPr>
              <w:snapToGrid w:val="0"/>
              <w:spacing w:after="0" w:line="240" w:lineRule="auto"/>
            </w:pPr>
            <w:hyperlink r:id="rId90" w:history="1">
              <w:r w:rsidR="006B1778" w:rsidRPr="00524B0C">
                <w:rPr>
                  <w:rStyle w:val="Hyperlink"/>
                  <w:rFonts w:cs="Arial"/>
                  <w:color w:val="auto"/>
                </w:rPr>
                <w:t>S1-244118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D06449" w14:textId="77777777" w:rsidR="00FF06AC" w:rsidRPr="00524B0C" w:rsidRDefault="00FF06AC" w:rsidP="006B1778">
            <w:pPr>
              <w:snapToGrid w:val="0"/>
              <w:spacing w:after="0" w:line="240" w:lineRule="auto"/>
            </w:pPr>
            <w:r w:rsidRPr="00524B0C"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A3F9CC" w14:textId="77777777" w:rsidR="00FF06AC" w:rsidRPr="00524B0C" w:rsidRDefault="00FF06AC" w:rsidP="006B1778">
            <w:pPr>
              <w:snapToGrid w:val="0"/>
              <w:spacing w:after="0" w:line="240" w:lineRule="auto"/>
            </w:pPr>
            <w:r w:rsidRPr="00524B0C">
              <w:t>Use case on multiple user AI-Agents communication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B2C035" w14:textId="5329D9AD" w:rsidR="00FF06AC" w:rsidRPr="00524B0C" w:rsidRDefault="00524B0C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524B0C">
              <w:rPr>
                <w:rFonts w:eastAsia="Times New Roman" w:cs="Arial"/>
                <w:szCs w:val="18"/>
                <w:lang w:val="de-DE" w:eastAsia="ar-SA"/>
              </w:rPr>
              <w:t>Revised to S1-244524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847477" w14:textId="77777777" w:rsidR="00FF06AC" w:rsidRPr="00524B0C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524B0C" w14:paraId="126949A7" w14:textId="77777777" w:rsidTr="00524B0C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68ED0" w14:textId="594AB0DC" w:rsidR="00524B0C" w:rsidRPr="00524B0C" w:rsidRDefault="00524B0C" w:rsidP="006B1778">
            <w:pPr>
              <w:snapToGrid w:val="0"/>
              <w:spacing w:after="0" w:line="240" w:lineRule="auto"/>
            </w:pPr>
            <w:proofErr w:type="spellStart"/>
            <w:r w:rsidRPr="00524B0C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1A4B2" w14:textId="6D595EC9" w:rsidR="00524B0C" w:rsidRPr="00524B0C" w:rsidRDefault="00A313D2" w:rsidP="006B1778">
            <w:pPr>
              <w:snapToGrid w:val="0"/>
              <w:spacing w:after="0" w:line="240" w:lineRule="auto"/>
            </w:pPr>
            <w:hyperlink r:id="rId91" w:history="1">
              <w:r w:rsidR="00524B0C" w:rsidRPr="00524B0C">
                <w:rPr>
                  <w:rStyle w:val="Hyperlink"/>
                  <w:rFonts w:cs="Arial"/>
                  <w:color w:val="auto"/>
                </w:rPr>
                <w:t>S1-244524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8000D" w14:textId="395F4FB1" w:rsidR="00524B0C" w:rsidRPr="00524B0C" w:rsidRDefault="00524B0C" w:rsidP="006B1778">
            <w:pPr>
              <w:snapToGrid w:val="0"/>
              <w:spacing w:after="0" w:line="240" w:lineRule="auto"/>
            </w:pPr>
            <w:r w:rsidRPr="00524B0C"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6E631" w14:textId="1880FA1E" w:rsidR="00524B0C" w:rsidRPr="00524B0C" w:rsidRDefault="00524B0C" w:rsidP="006B1778">
            <w:pPr>
              <w:snapToGrid w:val="0"/>
              <w:spacing w:after="0" w:line="240" w:lineRule="auto"/>
            </w:pPr>
            <w:r w:rsidRPr="00524B0C">
              <w:t>Use case on multiple user AI-Agents communication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995D5" w14:textId="77777777" w:rsidR="00524B0C" w:rsidRPr="00524B0C" w:rsidRDefault="00524B0C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5D06A" w14:textId="6C3B48A8" w:rsidR="00524B0C" w:rsidRPr="00524B0C" w:rsidRDefault="00524B0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24B0C">
              <w:rPr>
                <w:rFonts w:eastAsia="Arial Unicode MS" w:cs="Arial"/>
                <w:szCs w:val="18"/>
                <w:lang w:val="de-DE" w:eastAsia="ar-SA"/>
              </w:rPr>
              <w:t>Revision of S1-244118.</w:t>
            </w:r>
          </w:p>
        </w:tc>
      </w:tr>
      <w:tr w:rsidR="00FF06AC" w14:paraId="26836793" w14:textId="77777777" w:rsidTr="00C80129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6D8FBC" w14:textId="77777777" w:rsidR="00FF06AC" w:rsidRPr="00C80129" w:rsidRDefault="00FF06AC" w:rsidP="006B1778">
            <w:pPr>
              <w:snapToGrid w:val="0"/>
              <w:spacing w:after="0" w:line="240" w:lineRule="auto"/>
            </w:pPr>
            <w:proofErr w:type="spellStart"/>
            <w:r w:rsidRPr="00C80129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3015D6" w14:textId="4406DAA8" w:rsidR="00FF06AC" w:rsidRPr="00C80129" w:rsidRDefault="00A313D2" w:rsidP="006B1778">
            <w:pPr>
              <w:snapToGrid w:val="0"/>
              <w:spacing w:after="0" w:line="240" w:lineRule="auto"/>
            </w:pPr>
            <w:hyperlink r:id="rId92" w:history="1">
              <w:r w:rsidR="006B1778" w:rsidRPr="00C80129">
                <w:rPr>
                  <w:rStyle w:val="Hyperlink"/>
                  <w:rFonts w:cs="Arial"/>
                  <w:color w:val="auto"/>
                </w:rPr>
                <w:t>S1-244119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C273DB" w14:textId="77777777" w:rsidR="00FF06AC" w:rsidRPr="00C80129" w:rsidRDefault="00FF06AC" w:rsidP="006B1778">
            <w:pPr>
              <w:snapToGrid w:val="0"/>
              <w:spacing w:after="0" w:line="240" w:lineRule="auto"/>
            </w:pPr>
            <w:r w:rsidRPr="00C80129"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E36C7A" w14:textId="77777777" w:rsidR="00FF06AC" w:rsidRPr="00C80129" w:rsidRDefault="00FF06AC" w:rsidP="006B1778">
            <w:pPr>
              <w:snapToGrid w:val="0"/>
              <w:spacing w:after="0" w:line="240" w:lineRule="auto"/>
            </w:pPr>
            <w:r w:rsidRPr="00C80129">
              <w:t>Use case on single user AI-Agents communication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C56EF1" w14:textId="24FDA869" w:rsidR="00FF06AC" w:rsidRPr="00C80129" w:rsidRDefault="00C80129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80129">
              <w:rPr>
                <w:rFonts w:eastAsia="Times New Roman" w:cs="Arial"/>
                <w:szCs w:val="18"/>
                <w:lang w:val="de-DE" w:eastAsia="ar-SA"/>
              </w:rPr>
              <w:t>Revised to S1-244523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3DFF99" w14:textId="77777777" w:rsidR="00FF06AC" w:rsidRPr="00C80129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C80129" w14:paraId="4487CDAF" w14:textId="77777777" w:rsidTr="00D92C55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D20EB" w14:textId="6FF23501" w:rsidR="00C80129" w:rsidRPr="00C80129" w:rsidRDefault="00C80129" w:rsidP="006B1778">
            <w:pPr>
              <w:snapToGrid w:val="0"/>
              <w:spacing w:after="0" w:line="240" w:lineRule="auto"/>
            </w:pPr>
            <w:proofErr w:type="spellStart"/>
            <w:r w:rsidRPr="00C80129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4D241" w14:textId="6EF099D8" w:rsidR="00C80129" w:rsidRPr="00C80129" w:rsidRDefault="00A313D2" w:rsidP="006B1778">
            <w:pPr>
              <w:snapToGrid w:val="0"/>
              <w:spacing w:after="0" w:line="240" w:lineRule="auto"/>
            </w:pPr>
            <w:hyperlink r:id="rId93" w:history="1">
              <w:r w:rsidR="00C80129" w:rsidRPr="00C80129">
                <w:rPr>
                  <w:rStyle w:val="Hyperlink"/>
                  <w:rFonts w:cs="Arial"/>
                  <w:color w:val="auto"/>
                </w:rPr>
                <w:t>S1-244523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2DD42" w14:textId="47E8DDE3" w:rsidR="00C80129" w:rsidRPr="00C80129" w:rsidRDefault="00C80129" w:rsidP="006B1778">
            <w:pPr>
              <w:snapToGrid w:val="0"/>
              <w:spacing w:after="0" w:line="240" w:lineRule="auto"/>
            </w:pPr>
            <w:r w:rsidRPr="00C80129"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EF80D" w14:textId="4B9535B1" w:rsidR="00C80129" w:rsidRPr="00C80129" w:rsidRDefault="00C80129" w:rsidP="006B1778">
            <w:pPr>
              <w:snapToGrid w:val="0"/>
              <w:spacing w:after="0" w:line="240" w:lineRule="auto"/>
            </w:pPr>
            <w:r w:rsidRPr="00C80129">
              <w:t>Use case on single user AI-Agents communication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F0B12" w14:textId="77777777" w:rsidR="00C80129" w:rsidRPr="00C80129" w:rsidRDefault="00C80129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8B795" w14:textId="28EA8479" w:rsidR="00C80129" w:rsidRPr="00C80129" w:rsidRDefault="00C80129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80129">
              <w:rPr>
                <w:rFonts w:eastAsia="Arial Unicode MS" w:cs="Arial"/>
                <w:szCs w:val="18"/>
                <w:lang w:val="de-DE" w:eastAsia="ar-SA"/>
              </w:rPr>
              <w:t>Revision of S1-244119.</w:t>
            </w:r>
          </w:p>
        </w:tc>
      </w:tr>
      <w:tr w:rsidR="00FF06AC" w14:paraId="6E3B912F" w14:textId="77777777" w:rsidTr="00EF128D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2947D3" w14:textId="77777777" w:rsidR="00FF06AC" w:rsidRPr="00D92C55" w:rsidRDefault="00FF06AC" w:rsidP="006B1778">
            <w:pPr>
              <w:snapToGrid w:val="0"/>
              <w:spacing w:after="0" w:line="240" w:lineRule="auto"/>
            </w:pPr>
            <w:proofErr w:type="spellStart"/>
            <w:r w:rsidRPr="00D92C55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B51FD3" w14:textId="1C883FD9" w:rsidR="00FF06AC" w:rsidRPr="00D92C55" w:rsidRDefault="00A313D2" w:rsidP="006B1778">
            <w:pPr>
              <w:snapToGrid w:val="0"/>
              <w:spacing w:after="0" w:line="240" w:lineRule="auto"/>
            </w:pPr>
            <w:hyperlink r:id="rId94" w:history="1">
              <w:r w:rsidR="006B1778" w:rsidRPr="00D92C55">
                <w:rPr>
                  <w:rStyle w:val="Hyperlink"/>
                  <w:rFonts w:cs="Arial"/>
                  <w:color w:val="auto"/>
                </w:rPr>
                <w:t>S1-244156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92C802" w14:textId="77777777" w:rsidR="00FF06AC" w:rsidRPr="00D92C55" w:rsidRDefault="00FF06AC" w:rsidP="006B1778">
            <w:pPr>
              <w:snapToGrid w:val="0"/>
              <w:spacing w:after="0" w:line="240" w:lineRule="auto"/>
            </w:pPr>
            <w:r w:rsidRPr="00D92C55">
              <w:t>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0FACDA" w14:textId="77777777" w:rsidR="00FF06AC" w:rsidRPr="00D92C55" w:rsidRDefault="00FF06AC" w:rsidP="006B1778">
            <w:pPr>
              <w:snapToGrid w:val="0"/>
              <w:spacing w:after="0" w:line="240" w:lineRule="auto"/>
            </w:pPr>
            <w:r w:rsidRPr="00D92C55">
              <w:t xml:space="preserve">Use case on AI </w:t>
            </w:r>
            <w:proofErr w:type="gramStart"/>
            <w:r w:rsidRPr="00D92C55">
              <w:t>agent based</w:t>
            </w:r>
            <w:proofErr w:type="gramEnd"/>
            <w:r w:rsidRPr="00D92C55">
              <w:t xml:space="preserve"> AI service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66DC8C" w14:textId="047F7063" w:rsidR="00FF06AC" w:rsidRPr="00D92C55" w:rsidRDefault="00D92C55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D92C55">
              <w:rPr>
                <w:rFonts w:eastAsia="Times New Roman" w:cs="Arial"/>
                <w:szCs w:val="18"/>
                <w:lang w:val="de-DE" w:eastAsia="ar-SA"/>
              </w:rPr>
              <w:t>Revised to S1-244534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27A6EC" w14:textId="77777777" w:rsidR="00FF06AC" w:rsidRPr="00D92C55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D92C55" w14:paraId="497C9548" w14:textId="77777777" w:rsidTr="00EF128D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7C78A3" w14:textId="30091012" w:rsidR="00D92C55" w:rsidRPr="00EF128D" w:rsidRDefault="00D92C55" w:rsidP="006B1778">
            <w:pPr>
              <w:snapToGrid w:val="0"/>
              <w:spacing w:after="0" w:line="240" w:lineRule="auto"/>
            </w:pPr>
            <w:proofErr w:type="spellStart"/>
            <w:r w:rsidRPr="00EF128D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2CEE90" w14:textId="2943D1E9" w:rsidR="00D92C55" w:rsidRPr="00EF128D" w:rsidRDefault="00A313D2" w:rsidP="006B1778">
            <w:pPr>
              <w:snapToGrid w:val="0"/>
              <w:spacing w:after="0" w:line="240" w:lineRule="auto"/>
            </w:pPr>
            <w:hyperlink r:id="rId95" w:history="1">
              <w:r w:rsidR="00D92C55" w:rsidRPr="00EF128D">
                <w:rPr>
                  <w:rStyle w:val="Hyperlink"/>
                  <w:rFonts w:cs="Arial"/>
                  <w:color w:val="auto"/>
                </w:rPr>
                <w:t>S1-244534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C8F323" w14:textId="4C4EC200" w:rsidR="00D92C55" w:rsidRPr="00EF128D" w:rsidRDefault="00D92C55" w:rsidP="006B1778">
            <w:pPr>
              <w:snapToGrid w:val="0"/>
              <w:spacing w:after="0" w:line="240" w:lineRule="auto"/>
            </w:pPr>
            <w:r w:rsidRPr="00EF128D">
              <w:t>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24640C" w14:textId="047548E7" w:rsidR="00D92C55" w:rsidRPr="00EF128D" w:rsidRDefault="00D92C55" w:rsidP="006B1778">
            <w:pPr>
              <w:snapToGrid w:val="0"/>
              <w:spacing w:after="0" w:line="240" w:lineRule="auto"/>
            </w:pPr>
            <w:r w:rsidRPr="00EF128D">
              <w:t xml:space="preserve">Use case on AI </w:t>
            </w:r>
            <w:proofErr w:type="gramStart"/>
            <w:r w:rsidRPr="00EF128D">
              <w:t>agent based</w:t>
            </w:r>
            <w:proofErr w:type="gramEnd"/>
            <w:r w:rsidRPr="00EF128D">
              <w:t xml:space="preserve"> AI service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1F1480" w14:textId="083DB57A" w:rsidR="00D92C55" w:rsidRPr="00EF128D" w:rsidRDefault="00EF128D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>Merged into S1-244547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623AF4" w14:textId="4B77C1B3" w:rsidR="00D92C55" w:rsidRPr="00EF128D" w:rsidRDefault="00D92C55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F128D">
              <w:rPr>
                <w:rFonts w:eastAsia="Arial Unicode MS" w:cs="Arial"/>
                <w:szCs w:val="18"/>
                <w:lang w:val="de-DE" w:eastAsia="ar-SA"/>
              </w:rPr>
              <w:t>Revision of S1-244156.</w:t>
            </w:r>
          </w:p>
        </w:tc>
      </w:tr>
      <w:tr w:rsidR="00FF06AC" w14:paraId="590F4CD2" w14:textId="77777777" w:rsidTr="00D55BBD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3DB606" w14:textId="77777777" w:rsidR="00FF06AC" w:rsidRPr="00EC5121" w:rsidRDefault="00FF06AC" w:rsidP="006B1778">
            <w:pPr>
              <w:snapToGrid w:val="0"/>
              <w:spacing w:after="0" w:line="240" w:lineRule="auto"/>
            </w:pPr>
            <w:proofErr w:type="spellStart"/>
            <w:r w:rsidRPr="00EC5121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7D116C" w14:textId="049B7AA7" w:rsidR="00FF06AC" w:rsidRPr="00EC5121" w:rsidRDefault="00A313D2" w:rsidP="006B1778">
            <w:pPr>
              <w:snapToGrid w:val="0"/>
              <w:spacing w:after="0" w:line="240" w:lineRule="auto"/>
            </w:pPr>
            <w:hyperlink r:id="rId96" w:history="1">
              <w:r w:rsidR="006B1778" w:rsidRPr="00EC5121">
                <w:rPr>
                  <w:rStyle w:val="Hyperlink"/>
                  <w:rFonts w:cs="Arial"/>
                  <w:color w:val="auto"/>
                </w:rPr>
                <w:t>S1-244242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121ED8" w14:textId="77777777" w:rsidR="00FF06AC" w:rsidRPr="00EC5121" w:rsidRDefault="00FF06AC" w:rsidP="006B1778">
            <w:pPr>
              <w:snapToGrid w:val="0"/>
              <w:spacing w:after="0" w:line="240" w:lineRule="auto"/>
            </w:pPr>
            <w:r w:rsidRPr="00EC5121">
              <w:t>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3630AA" w14:textId="77777777" w:rsidR="00FF06AC" w:rsidRPr="00EC5121" w:rsidRDefault="00FF06AC" w:rsidP="006B1778">
            <w:pPr>
              <w:snapToGrid w:val="0"/>
              <w:spacing w:after="0" w:line="240" w:lineRule="auto"/>
            </w:pPr>
            <w:proofErr w:type="spellStart"/>
            <w:r w:rsidRPr="00EC5121">
              <w:t>pCR</w:t>
            </w:r>
            <w:proofErr w:type="spellEnd"/>
            <w:r w:rsidRPr="00EC5121">
              <w:t xml:space="preserve"> on Use case on End-Cloud Collaboration for UE with AI agent capabilities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F5CEB1" w14:textId="423BE441" w:rsidR="00FF06AC" w:rsidRPr="00EC5121" w:rsidRDefault="00EC5121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EC5121">
              <w:rPr>
                <w:rFonts w:eastAsia="Times New Roman" w:cs="Arial"/>
                <w:szCs w:val="18"/>
                <w:lang w:val="de-DE" w:eastAsia="ar-SA"/>
              </w:rPr>
              <w:t>Revised to S1-244511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07031D" w14:textId="77777777" w:rsidR="00FF06AC" w:rsidRPr="00EC5121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EC5121" w14:paraId="1BDE0DE7" w14:textId="77777777" w:rsidTr="00D55BBD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A0EA00" w14:textId="1B87D706" w:rsidR="00EC5121" w:rsidRPr="00D55BBD" w:rsidRDefault="00EC5121" w:rsidP="006B1778">
            <w:pPr>
              <w:snapToGrid w:val="0"/>
              <w:spacing w:after="0" w:line="240" w:lineRule="auto"/>
            </w:pPr>
            <w:proofErr w:type="spellStart"/>
            <w:r w:rsidRPr="00D55BBD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3DD327" w14:textId="24D8849B" w:rsidR="00EC5121" w:rsidRPr="00D55BBD" w:rsidRDefault="00A313D2" w:rsidP="006B1778">
            <w:pPr>
              <w:snapToGrid w:val="0"/>
              <w:spacing w:after="0" w:line="240" w:lineRule="auto"/>
            </w:pPr>
            <w:hyperlink r:id="rId97" w:history="1">
              <w:r w:rsidR="00EC5121" w:rsidRPr="00D55BBD">
                <w:rPr>
                  <w:rStyle w:val="Hyperlink"/>
                  <w:rFonts w:cs="Arial"/>
                  <w:color w:val="auto"/>
                </w:rPr>
                <w:t>S1-244511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DA27C7" w14:textId="08404AF8" w:rsidR="00EC5121" w:rsidRPr="00D55BBD" w:rsidRDefault="00EC5121" w:rsidP="006B1778">
            <w:pPr>
              <w:snapToGrid w:val="0"/>
              <w:spacing w:after="0" w:line="240" w:lineRule="auto"/>
            </w:pPr>
            <w:r w:rsidRPr="00D55BBD">
              <w:t>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34E85E" w14:textId="2588C664" w:rsidR="00EC5121" w:rsidRPr="00D55BBD" w:rsidRDefault="00EC5121" w:rsidP="006B1778">
            <w:pPr>
              <w:snapToGrid w:val="0"/>
              <w:spacing w:after="0" w:line="240" w:lineRule="auto"/>
            </w:pPr>
            <w:proofErr w:type="spellStart"/>
            <w:r w:rsidRPr="00D55BBD">
              <w:t>pCR</w:t>
            </w:r>
            <w:proofErr w:type="spellEnd"/>
            <w:r w:rsidRPr="00D55BBD">
              <w:t xml:space="preserve"> on Use case on End-Cloud Collaboration for UE with AI agent capabilities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C32747" w14:textId="385230E3" w:rsidR="00EC5121" w:rsidRPr="00D55BBD" w:rsidRDefault="00D55BBD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D55BBD">
              <w:rPr>
                <w:rFonts w:eastAsia="Times New Roman" w:cs="Arial"/>
                <w:szCs w:val="18"/>
                <w:lang w:val="de-DE" w:eastAsia="ar-SA"/>
              </w:rPr>
              <w:t>Revised to S1-244535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C6B36D" w14:textId="30C81E54" w:rsidR="00EC5121" w:rsidRPr="00D55BBD" w:rsidRDefault="00EC5121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D55BBD">
              <w:rPr>
                <w:rFonts w:eastAsia="Arial Unicode MS" w:cs="Arial"/>
                <w:szCs w:val="18"/>
                <w:lang w:val="de-DE" w:eastAsia="ar-SA"/>
              </w:rPr>
              <w:t>Revision of S1-244242.</w:t>
            </w:r>
          </w:p>
        </w:tc>
      </w:tr>
      <w:tr w:rsidR="00D55BBD" w14:paraId="5F6CAE23" w14:textId="77777777" w:rsidTr="00B55F12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56074" w14:textId="50AD9610" w:rsidR="00D55BBD" w:rsidRPr="00D55BBD" w:rsidRDefault="00D55BBD" w:rsidP="006B1778">
            <w:pPr>
              <w:snapToGrid w:val="0"/>
              <w:spacing w:after="0" w:line="240" w:lineRule="auto"/>
            </w:pPr>
            <w:proofErr w:type="spellStart"/>
            <w:r w:rsidRPr="00D55BBD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2147C" w14:textId="608809B1" w:rsidR="00D55BBD" w:rsidRPr="00D55BBD" w:rsidRDefault="00A313D2" w:rsidP="006B1778">
            <w:pPr>
              <w:snapToGrid w:val="0"/>
              <w:spacing w:after="0" w:line="240" w:lineRule="auto"/>
            </w:pPr>
            <w:hyperlink r:id="rId98" w:history="1">
              <w:r w:rsidR="00D55BBD" w:rsidRPr="00D55BBD">
                <w:rPr>
                  <w:rStyle w:val="Hyperlink"/>
                  <w:rFonts w:cs="Arial"/>
                  <w:color w:val="auto"/>
                </w:rPr>
                <w:t>S1-244535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8CACA" w14:textId="1BBBE780" w:rsidR="00D55BBD" w:rsidRPr="00D55BBD" w:rsidRDefault="00D55BBD" w:rsidP="006B1778">
            <w:pPr>
              <w:snapToGrid w:val="0"/>
              <w:spacing w:after="0" w:line="240" w:lineRule="auto"/>
            </w:pPr>
            <w:r w:rsidRPr="00D55BBD">
              <w:t>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87708" w14:textId="12ACE1CF" w:rsidR="00D55BBD" w:rsidRPr="00D55BBD" w:rsidRDefault="00D55BBD" w:rsidP="006B1778">
            <w:pPr>
              <w:snapToGrid w:val="0"/>
              <w:spacing w:after="0" w:line="240" w:lineRule="auto"/>
            </w:pPr>
            <w:proofErr w:type="spellStart"/>
            <w:r w:rsidRPr="00D55BBD">
              <w:t>pCR</w:t>
            </w:r>
            <w:proofErr w:type="spellEnd"/>
            <w:r w:rsidRPr="00D55BBD">
              <w:t xml:space="preserve"> on Use case on End-Cloud Collaboration for UE with AI agent capabilities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B4AF8" w14:textId="77777777" w:rsidR="00D55BBD" w:rsidRPr="00D55BBD" w:rsidRDefault="00D55BBD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7422D" w14:textId="21C1E8BB" w:rsidR="00D55BBD" w:rsidRPr="00D55BBD" w:rsidRDefault="00D55BBD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D55BBD">
              <w:rPr>
                <w:rFonts w:eastAsia="Arial Unicode MS" w:cs="Arial"/>
                <w:i/>
                <w:szCs w:val="18"/>
                <w:lang w:val="de-DE" w:eastAsia="ar-SA"/>
              </w:rPr>
              <w:t>Revision of S1-244242.</w:t>
            </w:r>
          </w:p>
          <w:p w14:paraId="1B77D680" w14:textId="2E62CFB6" w:rsidR="00D55BBD" w:rsidRPr="00D55BBD" w:rsidRDefault="00D55BBD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D55BBD">
              <w:rPr>
                <w:rFonts w:eastAsia="Arial Unicode MS" w:cs="Arial"/>
                <w:szCs w:val="18"/>
                <w:lang w:val="de-DE" w:eastAsia="ar-SA"/>
              </w:rPr>
              <w:t>Revision of S1-244511.</w:t>
            </w:r>
          </w:p>
        </w:tc>
      </w:tr>
      <w:tr w:rsidR="00FF06AC" w14:paraId="733F8525" w14:textId="77777777" w:rsidTr="00B55F12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02F399" w14:textId="77777777" w:rsidR="00FF06AC" w:rsidRPr="00B55F12" w:rsidRDefault="00FF06AC" w:rsidP="006B1778">
            <w:pPr>
              <w:snapToGrid w:val="0"/>
              <w:spacing w:after="0" w:line="240" w:lineRule="auto"/>
            </w:pPr>
            <w:proofErr w:type="spellStart"/>
            <w:r w:rsidRPr="00B55F12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481037" w14:textId="7AD76C65" w:rsidR="00FF06AC" w:rsidRPr="00B55F12" w:rsidRDefault="00A313D2" w:rsidP="006B1778">
            <w:pPr>
              <w:snapToGrid w:val="0"/>
              <w:spacing w:after="0" w:line="240" w:lineRule="auto"/>
            </w:pPr>
            <w:hyperlink r:id="rId99" w:history="1">
              <w:r w:rsidR="006B1778" w:rsidRPr="00B55F12">
                <w:rPr>
                  <w:rStyle w:val="Hyperlink"/>
                  <w:rFonts w:cs="Arial"/>
                  <w:color w:val="auto"/>
                </w:rPr>
                <w:t>S1-244265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A313CE" w14:textId="77777777" w:rsidR="00FF06AC" w:rsidRPr="00B55F12" w:rsidRDefault="00FF06AC" w:rsidP="006B1778">
            <w:pPr>
              <w:snapToGrid w:val="0"/>
              <w:spacing w:after="0" w:line="240" w:lineRule="auto"/>
            </w:pPr>
            <w:r w:rsidRPr="00B55F12">
              <w:t>KPN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3B8933" w14:textId="77777777" w:rsidR="00FF06AC" w:rsidRPr="00B55F12" w:rsidRDefault="00FF06AC" w:rsidP="006B1778">
            <w:pPr>
              <w:snapToGrid w:val="0"/>
              <w:spacing w:after="0" w:line="240" w:lineRule="auto"/>
            </w:pPr>
            <w:r w:rsidRPr="00B55F12">
              <w:t>Intelligent Agents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0B2851" w14:textId="7C423275" w:rsidR="00FF06AC" w:rsidRPr="00B55F12" w:rsidRDefault="00B55F12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B55F12">
              <w:rPr>
                <w:rFonts w:eastAsia="Times New Roman" w:cs="Arial"/>
                <w:szCs w:val="18"/>
                <w:lang w:val="de-DE" w:eastAsia="ar-SA"/>
              </w:rPr>
              <w:t>Revised to S1-244536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168D81" w14:textId="77777777" w:rsidR="00FF06AC" w:rsidRPr="00B55F12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B55F12" w14:paraId="3A688DF7" w14:textId="77777777" w:rsidTr="0033348C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5234D" w14:textId="0D769F87" w:rsidR="00B55F12" w:rsidRPr="00B55F12" w:rsidRDefault="00B55F12" w:rsidP="006B1778">
            <w:pPr>
              <w:snapToGrid w:val="0"/>
              <w:spacing w:after="0" w:line="240" w:lineRule="auto"/>
            </w:pPr>
            <w:proofErr w:type="spellStart"/>
            <w:r w:rsidRPr="00B55F12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80A7B" w14:textId="4C509231" w:rsidR="00B55F12" w:rsidRPr="00B55F12" w:rsidRDefault="00A313D2" w:rsidP="006B1778">
            <w:pPr>
              <w:snapToGrid w:val="0"/>
              <w:spacing w:after="0" w:line="240" w:lineRule="auto"/>
            </w:pPr>
            <w:hyperlink r:id="rId100" w:history="1">
              <w:r w:rsidR="00B55F12" w:rsidRPr="00B55F12">
                <w:rPr>
                  <w:rStyle w:val="Hyperlink"/>
                  <w:rFonts w:cs="Arial"/>
                  <w:color w:val="auto"/>
                </w:rPr>
                <w:t>S1-244536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6CB6D" w14:textId="1F974F3C" w:rsidR="00B55F12" w:rsidRPr="00B55F12" w:rsidRDefault="00B55F12" w:rsidP="006B1778">
            <w:pPr>
              <w:snapToGrid w:val="0"/>
              <w:spacing w:after="0" w:line="240" w:lineRule="auto"/>
            </w:pPr>
            <w:r w:rsidRPr="00B55F12">
              <w:t>KPN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6FE05" w14:textId="0AC77150" w:rsidR="00B55F12" w:rsidRPr="00B55F12" w:rsidRDefault="00B55F12" w:rsidP="006B1778">
            <w:pPr>
              <w:snapToGrid w:val="0"/>
              <w:spacing w:after="0" w:line="240" w:lineRule="auto"/>
            </w:pPr>
            <w:r w:rsidRPr="00B55F12">
              <w:t>Intelligent Agents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F576" w14:textId="77777777" w:rsidR="00B55F12" w:rsidRPr="00B55F12" w:rsidRDefault="00B55F12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47C11" w14:textId="581B04E3" w:rsidR="00B55F12" w:rsidRPr="00B55F12" w:rsidRDefault="00B55F12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55F12">
              <w:rPr>
                <w:rFonts w:eastAsia="Arial Unicode MS" w:cs="Arial"/>
                <w:szCs w:val="18"/>
                <w:lang w:val="de-DE" w:eastAsia="ar-SA"/>
              </w:rPr>
              <w:t>Revision of S1-244265.</w:t>
            </w:r>
          </w:p>
        </w:tc>
      </w:tr>
      <w:tr w:rsidR="00FF06AC" w14:paraId="4E033974" w14:textId="77777777" w:rsidTr="00CA60D0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1A920D" w14:textId="77777777" w:rsidR="00FF06AC" w:rsidRPr="0033348C" w:rsidRDefault="00FF06AC" w:rsidP="006B1778">
            <w:pPr>
              <w:snapToGrid w:val="0"/>
              <w:spacing w:after="0" w:line="240" w:lineRule="auto"/>
            </w:pPr>
            <w:proofErr w:type="spellStart"/>
            <w:r w:rsidRPr="0033348C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61B66C" w14:textId="06156035" w:rsidR="00FF06AC" w:rsidRPr="0033348C" w:rsidRDefault="00A313D2" w:rsidP="006B1778">
            <w:pPr>
              <w:snapToGrid w:val="0"/>
              <w:spacing w:after="0" w:line="240" w:lineRule="auto"/>
            </w:pPr>
            <w:hyperlink r:id="rId101" w:history="1">
              <w:r w:rsidR="006B1778" w:rsidRPr="0033348C">
                <w:rPr>
                  <w:rStyle w:val="Hyperlink"/>
                  <w:rFonts w:cs="Arial"/>
                  <w:color w:val="auto"/>
                </w:rPr>
                <w:t>S1-244375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9FFB77" w14:textId="77777777" w:rsidR="00FF06AC" w:rsidRPr="0033348C" w:rsidRDefault="00FF06AC" w:rsidP="006B1778">
            <w:pPr>
              <w:snapToGrid w:val="0"/>
              <w:spacing w:after="0" w:line="240" w:lineRule="auto"/>
            </w:pPr>
            <w:r w:rsidRPr="0033348C">
              <w:t>Meta USA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7EE0D8" w14:textId="77777777" w:rsidR="00FF06AC" w:rsidRPr="0033348C" w:rsidRDefault="00FF06AC" w:rsidP="006B1778">
            <w:pPr>
              <w:snapToGrid w:val="0"/>
              <w:spacing w:after="0" w:line="240" w:lineRule="auto"/>
            </w:pPr>
            <w:r w:rsidRPr="0033348C">
              <w:t xml:space="preserve">Use Case on 6G: Personal AI Agent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84856D" w14:textId="2D6EF136" w:rsidR="00FF06AC" w:rsidRPr="0033348C" w:rsidRDefault="0033348C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3348C">
              <w:rPr>
                <w:rFonts w:eastAsia="Times New Roman" w:cs="Arial"/>
                <w:szCs w:val="18"/>
                <w:lang w:val="de-DE" w:eastAsia="ar-SA"/>
              </w:rPr>
              <w:t>Revised to S1-244537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FF80F5" w14:textId="77777777" w:rsidR="00FF06AC" w:rsidRPr="0033348C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33348C" w14:paraId="449886CA" w14:textId="77777777" w:rsidTr="00CA60D0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D1F96" w14:textId="12AD1C99" w:rsidR="0033348C" w:rsidRPr="00CA60D0" w:rsidRDefault="0033348C" w:rsidP="006B1778">
            <w:pPr>
              <w:snapToGrid w:val="0"/>
              <w:spacing w:after="0" w:line="240" w:lineRule="auto"/>
            </w:pPr>
            <w:proofErr w:type="spellStart"/>
            <w:r w:rsidRPr="00CA60D0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18A71" w14:textId="7FF1F862" w:rsidR="0033348C" w:rsidRPr="00CA60D0" w:rsidRDefault="00A313D2" w:rsidP="006B1778">
            <w:pPr>
              <w:snapToGrid w:val="0"/>
              <w:spacing w:after="0" w:line="240" w:lineRule="auto"/>
            </w:pPr>
            <w:hyperlink r:id="rId102" w:history="1">
              <w:r w:rsidR="0033348C" w:rsidRPr="00CA60D0">
                <w:rPr>
                  <w:rStyle w:val="Hyperlink"/>
                  <w:rFonts w:cs="Arial"/>
                  <w:color w:val="auto"/>
                </w:rPr>
                <w:t>S1-244537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8FFCC" w14:textId="4FD26358" w:rsidR="0033348C" w:rsidRPr="00CA60D0" w:rsidRDefault="0033348C" w:rsidP="006B1778">
            <w:pPr>
              <w:snapToGrid w:val="0"/>
              <w:spacing w:after="0" w:line="240" w:lineRule="auto"/>
            </w:pPr>
            <w:r w:rsidRPr="00CA60D0">
              <w:t>Meta USA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9FA6B" w14:textId="553A176F" w:rsidR="0033348C" w:rsidRPr="00CA60D0" w:rsidRDefault="0033348C" w:rsidP="006B1778">
            <w:pPr>
              <w:snapToGrid w:val="0"/>
              <w:spacing w:after="0" w:line="240" w:lineRule="auto"/>
            </w:pPr>
            <w:r w:rsidRPr="00CA60D0">
              <w:t xml:space="preserve">Use Case on 6G: Personal AI Agent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8B563" w14:textId="77777777" w:rsidR="0033348C" w:rsidRPr="00097828" w:rsidRDefault="0033348C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35A9F" w14:textId="2A77C522" w:rsidR="0033348C" w:rsidRPr="00CA60D0" w:rsidRDefault="0033348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A60D0">
              <w:rPr>
                <w:rFonts w:eastAsia="Arial Unicode MS" w:cs="Arial"/>
                <w:szCs w:val="18"/>
                <w:lang w:val="de-DE" w:eastAsia="ar-SA"/>
              </w:rPr>
              <w:t>Revision of S1-244375.</w:t>
            </w:r>
          </w:p>
        </w:tc>
      </w:tr>
      <w:tr w:rsidR="00FF06AC" w14:paraId="1BEB4F15" w14:textId="77777777" w:rsidTr="00347804">
        <w:tblPrEx>
          <w:tblLook w:val="04A0" w:firstRow="1" w:lastRow="0" w:firstColumn="1" w:lastColumn="0" w:noHBand="0" w:noVBand="1"/>
        </w:tblPrEx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6CBFFA1E" w14:textId="77777777" w:rsidR="00FF06AC" w:rsidRDefault="00FF06AC" w:rsidP="006B1778">
            <w:pPr>
              <w:pStyle w:val="Heading8"/>
              <w:jc w:val="left"/>
              <w:rPr>
                <w:color w:val="1F497D" w:themeColor="text2"/>
                <w:sz w:val="18"/>
                <w:szCs w:val="22"/>
              </w:rPr>
            </w:pPr>
            <w:r>
              <w:rPr>
                <w:color w:val="1F497D" w:themeColor="text2"/>
                <w:sz w:val="18"/>
                <w:szCs w:val="22"/>
              </w:rPr>
              <w:t>Computing</w:t>
            </w:r>
          </w:p>
        </w:tc>
      </w:tr>
      <w:tr w:rsidR="00FF06AC" w14:paraId="0E9D9D9E" w14:textId="77777777" w:rsidTr="00347804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45879C" w14:textId="77777777" w:rsidR="00FF06AC" w:rsidRPr="00347804" w:rsidRDefault="00FF06AC" w:rsidP="006B1778">
            <w:pPr>
              <w:snapToGrid w:val="0"/>
              <w:spacing w:after="0" w:line="240" w:lineRule="auto"/>
            </w:pPr>
            <w:proofErr w:type="spellStart"/>
            <w:r w:rsidRPr="00347804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70413D" w14:textId="43D6261A" w:rsidR="00FF06AC" w:rsidRPr="00347804" w:rsidRDefault="00A313D2" w:rsidP="006B1778">
            <w:pPr>
              <w:snapToGrid w:val="0"/>
              <w:spacing w:after="0" w:line="240" w:lineRule="auto"/>
            </w:pPr>
            <w:hyperlink r:id="rId103" w:history="1">
              <w:r w:rsidR="006B1778" w:rsidRPr="00347804">
                <w:rPr>
                  <w:rStyle w:val="Hyperlink"/>
                  <w:rFonts w:cs="Arial"/>
                  <w:color w:val="auto"/>
                </w:rPr>
                <w:t>S1-244130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83ABA1" w14:textId="77777777" w:rsidR="00FF06AC" w:rsidRPr="00347804" w:rsidRDefault="00FF06AC" w:rsidP="006B1778">
            <w:pPr>
              <w:snapToGrid w:val="0"/>
              <w:spacing w:after="0" w:line="240" w:lineRule="auto"/>
            </w:pPr>
            <w:r w:rsidRPr="00347804"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5C43F7" w14:textId="77777777" w:rsidR="00FF06AC" w:rsidRPr="00347804" w:rsidRDefault="00FF06AC" w:rsidP="006B1778">
            <w:pPr>
              <w:snapToGrid w:val="0"/>
              <w:spacing w:after="0" w:line="240" w:lineRule="auto"/>
            </w:pPr>
            <w:r w:rsidRPr="00347804">
              <w:t>Use Case on Coordinating Computing and Communication for XR rendering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A8139B" w14:textId="52B1005C" w:rsidR="00FF06AC" w:rsidRPr="00347804" w:rsidRDefault="00347804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47804">
              <w:rPr>
                <w:rFonts w:eastAsia="Times New Roman" w:cs="Arial"/>
                <w:szCs w:val="18"/>
                <w:lang w:val="de-DE" w:eastAsia="ar-SA"/>
              </w:rPr>
              <w:t>Revised to S1-244538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04CF9C" w14:textId="77777777" w:rsidR="00FF06AC" w:rsidRPr="00347804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347804" w14:paraId="09241FDF" w14:textId="77777777" w:rsidTr="00C40A99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47D6F" w14:textId="034E89D5" w:rsidR="00347804" w:rsidRPr="00347804" w:rsidRDefault="00347804" w:rsidP="006B1778">
            <w:pPr>
              <w:snapToGrid w:val="0"/>
              <w:spacing w:after="0" w:line="240" w:lineRule="auto"/>
            </w:pPr>
            <w:proofErr w:type="spellStart"/>
            <w:r w:rsidRPr="00347804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D0322" w14:textId="05F9562E" w:rsidR="00347804" w:rsidRPr="00347804" w:rsidRDefault="00A313D2" w:rsidP="006B1778">
            <w:pPr>
              <w:snapToGrid w:val="0"/>
              <w:spacing w:after="0" w:line="240" w:lineRule="auto"/>
            </w:pPr>
            <w:hyperlink r:id="rId104" w:history="1">
              <w:r w:rsidR="00347804" w:rsidRPr="00347804">
                <w:rPr>
                  <w:rStyle w:val="Hyperlink"/>
                  <w:rFonts w:cs="Arial"/>
                  <w:color w:val="auto"/>
                </w:rPr>
                <w:t>S1-244538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E1A34" w14:textId="4FA1A6E8" w:rsidR="00347804" w:rsidRPr="00347804" w:rsidRDefault="00347804" w:rsidP="006B1778">
            <w:pPr>
              <w:snapToGrid w:val="0"/>
              <w:spacing w:after="0" w:line="240" w:lineRule="auto"/>
            </w:pPr>
            <w:r w:rsidRPr="00347804"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FF145" w14:textId="078CE348" w:rsidR="00347804" w:rsidRPr="00347804" w:rsidRDefault="00347804" w:rsidP="006B1778">
            <w:pPr>
              <w:snapToGrid w:val="0"/>
              <w:spacing w:after="0" w:line="240" w:lineRule="auto"/>
            </w:pPr>
            <w:r w:rsidRPr="00347804">
              <w:t>Use Case on Coordinating Computing and Communication for XR rendering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79645" w14:textId="77777777" w:rsidR="00347804" w:rsidRPr="00347804" w:rsidRDefault="00347804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CA35E" w14:textId="49E775DE" w:rsidR="00347804" w:rsidRPr="00347804" w:rsidRDefault="00347804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47804">
              <w:rPr>
                <w:rFonts w:eastAsia="Arial Unicode MS" w:cs="Arial"/>
                <w:szCs w:val="18"/>
                <w:lang w:val="de-DE" w:eastAsia="ar-SA"/>
              </w:rPr>
              <w:t>Revision of S1-244130.</w:t>
            </w:r>
          </w:p>
        </w:tc>
      </w:tr>
      <w:tr w:rsidR="00FF06AC" w14:paraId="1689FEF1" w14:textId="77777777" w:rsidTr="00C40A99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B4794F" w14:textId="77777777" w:rsidR="00FF06AC" w:rsidRPr="00C40A99" w:rsidRDefault="00FF06AC" w:rsidP="006B1778">
            <w:pPr>
              <w:snapToGrid w:val="0"/>
              <w:spacing w:after="0" w:line="240" w:lineRule="auto"/>
            </w:pPr>
            <w:proofErr w:type="spellStart"/>
            <w:r w:rsidRPr="00C40A99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9EAD68" w14:textId="3BC849E6" w:rsidR="00FF06AC" w:rsidRPr="00C40A99" w:rsidRDefault="00A313D2" w:rsidP="006B1778">
            <w:pPr>
              <w:snapToGrid w:val="0"/>
              <w:spacing w:after="0" w:line="240" w:lineRule="auto"/>
            </w:pPr>
            <w:hyperlink r:id="rId105" w:history="1">
              <w:r w:rsidR="006B1778" w:rsidRPr="00C40A99">
                <w:rPr>
                  <w:rStyle w:val="Hyperlink"/>
                  <w:rFonts w:cs="Arial"/>
                  <w:color w:val="auto"/>
                </w:rPr>
                <w:t>S1-244117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6F433A" w14:textId="77777777" w:rsidR="00FF06AC" w:rsidRPr="00C40A99" w:rsidRDefault="00FF06AC" w:rsidP="006B1778">
            <w:pPr>
              <w:snapToGrid w:val="0"/>
              <w:spacing w:after="0" w:line="240" w:lineRule="auto"/>
            </w:pPr>
            <w:r w:rsidRPr="00C40A99"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72D6BF" w14:textId="77777777" w:rsidR="00FF06AC" w:rsidRPr="00C40A99" w:rsidRDefault="00FF06AC" w:rsidP="006B1778">
            <w:pPr>
              <w:snapToGrid w:val="0"/>
              <w:spacing w:after="0" w:line="240" w:lineRule="auto"/>
            </w:pPr>
            <w:r w:rsidRPr="00C40A99">
              <w:t>Use case on AI text-to-video supported by computing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A52C96" w14:textId="09DAA125" w:rsidR="00FF06AC" w:rsidRPr="00C40A99" w:rsidRDefault="00C40A99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40A99">
              <w:rPr>
                <w:rFonts w:eastAsia="Times New Roman" w:cs="Arial"/>
                <w:szCs w:val="18"/>
                <w:lang w:val="de-DE" w:eastAsia="ar-SA"/>
              </w:rPr>
              <w:t>Revised to S1-244539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AC501B" w14:textId="77777777" w:rsidR="00FF06AC" w:rsidRPr="00C40A99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C40A99" w14:paraId="233151D4" w14:textId="77777777" w:rsidTr="00C40A99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4FDC0" w14:textId="1B11678C" w:rsidR="00C40A99" w:rsidRPr="00C40A99" w:rsidRDefault="00C40A99" w:rsidP="006B1778">
            <w:pPr>
              <w:snapToGrid w:val="0"/>
              <w:spacing w:after="0" w:line="240" w:lineRule="auto"/>
            </w:pPr>
            <w:proofErr w:type="spellStart"/>
            <w:r w:rsidRPr="00C40A99"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76FCA" w14:textId="01189BBA" w:rsidR="00C40A99" w:rsidRPr="00C40A99" w:rsidRDefault="00A313D2" w:rsidP="006B1778">
            <w:pPr>
              <w:snapToGrid w:val="0"/>
              <w:spacing w:after="0" w:line="240" w:lineRule="auto"/>
            </w:pPr>
            <w:hyperlink r:id="rId106" w:history="1">
              <w:r w:rsidR="00C40A99" w:rsidRPr="00C40A99">
                <w:rPr>
                  <w:rStyle w:val="Hyperlink"/>
                  <w:rFonts w:cs="Arial"/>
                  <w:color w:val="auto"/>
                </w:rPr>
                <w:t>S1-244539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86557" w14:textId="0FC7AB7D" w:rsidR="00C40A99" w:rsidRPr="00C40A99" w:rsidRDefault="00C40A99" w:rsidP="006B1778">
            <w:pPr>
              <w:snapToGrid w:val="0"/>
              <w:spacing w:after="0" w:line="240" w:lineRule="auto"/>
            </w:pPr>
            <w:r w:rsidRPr="00C40A99"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46820" w14:textId="7A0A97B3" w:rsidR="00C40A99" w:rsidRPr="00C40A99" w:rsidRDefault="00C40A99" w:rsidP="006B1778">
            <w:pPr>
              <w:snapToGrid w:val="0"/>
              <w:spacing w:after="0" w:line="240" w:lineRule="auto"/>
            </w:pPr>
            <w:r w:rsidRPr="00C40A99">
              <w:t>Use case on AI text-to-video supported by computing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B6796" w14:textId="77777777" w:rsidR="00C40A99" w:rsidRPr="00C40A99" w:rsidRDefault="00C40A99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19A17" w14:textId="361CF3F4" w:rsidR="00C40A99" w:rsidRPr="00C40A99" w:rsidRDefault="00C40A99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40A99">
              <w:rPr>
                <w:rFonts w:eastAsia="Arial Unicode MS" w:cs="Arial"/>
                <w:szCs w:val="18"/>
                <w:lang w:val="de-DE" w:eastAsia="ar-SA"/>
              </w:rPr>
              <w:t>Revision of S1-244117.</w:t>
            </w:r>
          </w:p>
        </w:tc>
      </w:tr>
      <w:tr w:rsidR="00FF06AC" w14:paraId="0AA7507E" w14:textId="77777777" w:rsidTr="00A63243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0622F1" w14:textId="77777777" w:rsidR="00FF06AC" w:rsidRDefault="00FF06AC" w:rsidP="006B1778">
            <w:pPr>
              <w:snapToGrid w:val="0"/>
              <w:spacing w:after="0" w:line="240" w:lineRule="auto"/>
            </w:pPr>
            <w:proofErr w:type="spellStart"/>
            <w: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7744A7" w14:textId="5CB891AA" w:rsidR="00FF06AC" w:rsidRDefault="00A313D2" w:rsidP="006B1778">
            <w:pPr>
              <w:snapToGrid w:val="0"/>
              <w:spacing w:after="0" w:line="240" w:lineRule="auto"/>
            </w:pPr>
            <w:hyperlink r:id="rId107" w:history="1">
              <w:r w:rsidR="006B1778">
                <w:rPr>
                  <w:rStyle w:val="Hyperlink"/>
                  <w:rFonts w:cs="Arial"/>
                </w:rPr>
                <w:t>S1-244346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9190FC" w14:textId="77777777" w:rsidR="00FF06AC" w:rsidRDefault="00FF06AC" w:rsidP="006B1778">
            <w:pPr>
              <w:snapToGrid w:val="0"/>
              <w:spacing w:after="0" w:line="240" w:lineRule="auto"/>
            </w:pPr>
            <w:r>
              <w:t xml:space="preserve">China Mobile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73F6FA" w14:textId="77777777" w:rsidR="00FF06AC" w:rsidRDefault="00FF06AC" w:rsidP="006B1778">
            <w:pPr>
              <w:snapToGrid w:val="0"/>
              <w:spacing w:after="0" w:line="240" w:lineRule="auto"/>
            </w:pPr>
            <w:r>
              <w:t>Use case on cloud XR enhancement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D6B015" w14:textId="77777777" w:rsidR="00FF06AC" w:rsidRDefault="00FF06AC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>Merged into 4130r2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2DF89B" w14:textId="77777777" w:rsidR="00FF06AC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FF06AC" w14:paraId="2DF9223B" w14:textId="77777777" w:rsidTr="00A63243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C7A0C1" w14:textId="77777777" w:rsidR="00FF06AC" w:rsidRPr="00A63243" w:rsidRDefault="00FF06AC" w:rsidP="006B1778">
            <w:pPr>
              <w:snapToGrid w:val="0"/>
              <w:spacing w:after="0" w:line="240" w:lineRule="auto"/>
            </w:pPr>
            <w:proofErr w:type="spellStart"/>
            <w:r w:rsidRPr="00A63243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6EE1AF" w14:textId="53BF00CF" w:rsidR="00FF06AC" w:rsidRPr="00A63243" w:rsidRDefault="00A313D2" w:rsidP="006B1778">
            <w:pPr>
              <w:snapToGrid w:val="0"/>
              <w:spacing w:after="0" w:line="240" w:lineRule="auto"/>
            </w:pPr>
            <w:hyperlink r:id="rId108" w:history="1">
              <w:r w:rsidR="006B1778" w:rsidRPr="00A63243">
                <w:rPr>
                  <w:rStyle w:val="Hyperlink"/>
                  <w:rFonts w:cs="Arial"/>
                  <w:color w:val="auto"/>
                </w:rPr>
                <w:t>S1-244185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D4BAB0" w14:textId="77777777" w:rsidR="00FF06AC" w:rsidRPr="00A63243" w:rsidRDefault="00FF06AC" w:rsidP="006B1778">
            <w:pPr>
              <w:snapToGrid w:val="0"/>
              <w:spacing w:after="0" w:line="240" w:lineRule="auto"/>
            </w:pPr>
            <w:r w:rsidRPr="00A63243">
              <w:t>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0AA9AF" w14:textId="77777777" w:rsidR="00FF06AC" w:rsidRPr="00A63243" w:rsidRDefault="00FF06AC" w:rsidP="006B1778">
            <w:pPr>
              <w:snapToGrid w:val="0"/>
              <w:spacing w:after="0" w:line="240" w:lineRule="auto"/>
            </w:pPr>
            <w:r w:rsidRPr="00A63243">
              <w:t>Use case on computing service for XR game acceleration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1C7DCF" w14:textId="66DEFC63" w:rsidR="00FF06AC" w:rsidRPr="00A63243" w:rsidRDefault="00A63243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A63243">
              <w:rPr>
                <w:rFonts w:eastAsia="Times New Roman" w:cs="Arial"/>
                <w:szCs w:val="18"/>
                <w:lang w:val="de-DE" w:eastAsia="ar-SA"/>
              </w:rPr>
              <w:t>Revised to S1-244540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1342DE" w14:textId="77777777" w:rsidR="00FF06AC" w:rsidRPr="00A63243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A63243" w14:paraId="0E0E64A9" w14:textId="77777777" w:rsidTr="004670CD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B2EE2" w14:textId="27CACBB5" w:rsidR="00A63243" w:rsidRPr="00A63243" w:rsidRDefault="00A63243" w:rsidP="006B1778">
            <w:pPr>
              <w:snapToGrid w:val="0"/>
              <w:spacing w:after="0" w:line="240" w:lineRule="auto"/>
            </w:pPr>
            <w:proofErr w:type="spellStart"/>
            <w:r w:rsidRPr="00A63243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270B7" w14:textId="5E2F1DD5" w:rsidR="00A63243" w:rsidRPr="00A63243" w:rsidRDefault="00A313D2" w:rsidP="006B1778">
            <w:pPr>
              <w:snapToGrid w:val="0"/>
              <w:spacing w:after="0" w:line="240" w:lineRule="auto"/>
            </w:pPr>
            <w:hyperlink r:id="rId109" w:history="1">
              <w:r w:rsidR="00A63243" w:rsidRPr="00A63243">
                <w:rPr>
                  <w:rStyle w:val="Hyperlink"/>
                  <w:rFonts w:cs="Arial"/>
                  <w:color w:val="auto"/>
                </w:rPr>
                <w:t>S1-244540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AE370" w14:textId="61F76F33" w:rsidR="00A63243" w:rsidRPr="00A63243" w:rsidRDefault="00A63243" w:rsidP="006B1778">
            <w:pPr>
              <w:snapToGrid w:val="0"/>
              <w:spacing w:after="0" w:line="240" w:lineRule="auto"/>
            </w:pPr>
            <w:r w:rsidRPr="00A63243">
              <w:t>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41A0E" w14:textId="6C71E166" w:rsidR="00A63243" w:rsidRPr="00A63243" w:rsidRDefault="00A63243" w:rsidP="006B1778">
            <w:pPr>
              <w:snapToGrid w:val="0"/>
              <w:spacing w:after="0" w:line="240" w:lineRule="auto"/>
            </w:pPr>
            <w:r w:rsidRPr="00A63243">
              <w:t>Use case on computing service for XR game acceleration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840D0" w14:textId="77777777" w:rsidR="00A63243" w:rsidRPr="00A63243" w:rsidRDefault="00A63243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B281A" w14:textId="59385A92" w:rsidR="00A63243" w:rsidRPr="00A63243" w:rsidRDefault="00A63243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63243">
              <w:rPr>
                <w:rFonts w:eastAsia="Arial Unicode MS" w:cs="Arial"/>
                <w:szCs w:val="18"/>
                <w:lang w:val="de-DE" w:eastAsia="ar-SA"/>
              </w:rPr>
              <w:t>Revision of S1-244185.</w:t>
            </w:r>
          </w:p>
        </w:tc>
      </w:tr>
      <w:tr w:rsidR="00FF06AC" w14:paraId="3705269A" w14:textId="77777777" w:rsidTr="004670CD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A2F458" w14:textId="77777777" w:rsidR="00FF06AC" w:rsidRPr="004670CD" w:rsidRDefault="00FF06AC" w:rsidP="006B1778">
            <w:pPr>
              <w:snapToGrid w:val="0"/>
              <w:spacing w:after="0" w:line="240" w:lineRule="auto"/>
            </w:pPr>
            <w:proofErr w:type="spellStart"/>
            <w:r w:rsidRPr="004670CD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84B5AE" w14:textId="7D0DA77F" w:rsidR="00FF06AC" w:rsidRPr="004670CD" w:rsidRDefault="00A313D2" w:rsidP="006B1778">
            <w:pPr>
              <w:snapToGrid w:val="0"/>
              <w:spacing w:after="0" w:line="240" w:lineRule="auto"/>
            </w:pPr>
            <w:hyperlink r:id="rId110" w:history="1">
              <w:r w:rsidR="006B1778" w:rsidRPr="004670CD">
                <w:rPr>
                  <w:rStyle w:val="Hyperlink"/>
                  <w:rFonts w:cs="Arial"/>
                  <w:color w:val="auto"/>
                </w:rPr>
                <w:t>S1-244239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3A824A" w14:textId="77777777" w:rsidR="00FF06AC" w:rsidRPr="004670CD" w:rsidRDefault="00FF06AC" w:rsidP="006B1778">
            <w:pPr>
              <w:snapToGrid w:val="0"/>
              <w:spacing w:after="0" w:line="240" w:lineRule="auto"/>
            </w:pPr>
            <w:r w:rsidRPr="004670CD"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A545EC" w14:textId="77777777" w:rsidR="00FF06AC" w:rsidRPr="004670CD" w:rsidRDefault="00FF06AC" w:rsidP="006B1778">
            <w:pPr>
              <w:snapToGrid w:val="0"/>
              <w:spacing w:after="0" w:line="240" w:lineRule="auto"/>
            </w:pPr>
            <w:r w:rsidRPr="004670CD">
              <w:t>Use case of 6G system involved on-path processing for inferencing target object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783E16" w14:textId="3161F8B5" w:rsidR="00FF06AC" w:rsidRPr="004670CD" w:rsidRDefault="004670CD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4670CD">
              <w:rPr>
                <w:rFonts w:eastAsia="Times New Roman" w:cs="Arial"/>
                <w:szCs w:val="18"/>
                <w:lang w:val="de-DE" w:eastAsia="ar-SA"/>
              </w:rPr>
              <w:t>Revised to S1-244541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F2932E" w14:textId="77777777" w:rsidR="00FF06AC" w:rsidRPr="004670CD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4670CD" w14:paraId="2DA48EDB" w14:textId="77777777" w:rsidTr="00C86E34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50FE6" w14:textId="0F27DD93" w:rsidR="004670CD" w:rsidRPr="004670CD" w:rsidRDefault="004670CD" w:rsidP="006B1778">
            <w:pPr>
              <w:snapToGrid w:val="0"/>
              <w:spacing w:after="0" w:line="240" w:lineRule="auto"/>
            </w:pPr>
            <w:proofErr w:type="spellStart"/>
            <w:r w:rsidRPr="004670CD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FC6DF" w14:textId="537CDBF9" w:rsidR="004670CD" w:rsidRPr="004670CD" w:rsidRDefault="00A313D2" w:rsidP="006B1778">
            <w:pPr>
              <w:snapToGrid w:val="0"/>
              <w:spacing w:after="0" w:line="240" w:lineRule="auto"/>
            </w:pPr>
            <w:hyperlink r:id="rId111" w:history="1">
              <w:r w:rsidR="004670CD" w:rsidRPr="004670CD">
                <w:rPr>
                  <w:rStyle w:val="Hyperlink"/>
                  <w:rFonts w:cs="Arial"/>
                  <w:color w:val="auto"/>
                </w:rPr>
                <w:t>S1-244541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D0419" w14:textId="05EE0570" w:rsidR="004670CD" w:rsidRPr="004670CD" w:rsidRDefault="004670CD" w:rsidP="006B1778">
            <w:pPr>
              <w:snapToGrid w:val="0"/>
              <w:spacing w:after="0" w:line="240" w:lineRule="auto"/>
            </w:pPr>
            <w:r w:rsidRPr="004670CD"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2F792" w14:textId="17535B8D" w:rsidR="004670CD" w:rsidRPr="004670CD" w:rsidRDefault="004670CD" w:rsidP="006B1778">
            <w:pPr>
              <w:snapToGrid w:val="0"/>
              <w:spacing w:after="0" w:line="240" w:lineRule="auto"/>
            </w:pPr>
            <w:r w:rsidRPr="004670CD">
              <w:t>Use case of 6G system involved on-path processing for inferencing target object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06744" w14:textId="77777777" w:rsidR="004670CD" w:rsidRPr="004670CD" w:rsidRDefault="004670CD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683A2" w14:textId="1D093975" w:rsidR="004670CD" w:rsidRPr="004670CD" w:rsidRDefault="004670CD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4670CD">
              <w:rPr>
                <w:rFonts w:eastAsia="Arial Unicode MS" w:cs="Arial"/>
                <w:szCs w:val="18"/>
                <w:lang w:val="de-DE" w:eastAsia="ar-SA"/>
              </w:rPr>
              <w:t>Revision of S1-244239.</w:t>
            </w:r>
          </w:p>
        </w:tc>
      </w:tr>
      <w:tr w:rsidR="00FF06AC" w14:paraId="6A4E39E5" w14:textId="77777777" w:rsidTr="00D87E09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A6A215" w14:textId="77777777" w:rsidR="00FF06AC" w:rsidRPr="00C86E34" w:rsidRDefault="00FF06AC" w:rsidP="006B1778">
            <w:pPr>
              <w:snapToGrid w:val="0"/>
              <w:spacing w:after="0" w:line="240" w:lineRule="auto"/>
            </w:pPr>
            <w:proofErr w:type="spellStart"/>
            <w:r w:rsidRPr="00C86E34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A4EC0D" w14:textId="7865F3E9" w:rsidR="00FF06AC" w:rsidRPr="00C86E34" w:rsidRDefault="00A313D2" w:rsidP="006B1778">
            <w:pPr>
              <w:snapToGrid w:val="0"/>
              <w:spacing w:after="0" w:line="240" w:lineRule="auto"/>
            </w:pPr>
            <w:hyperlink r:id="rId112" w:history="1">
              <w:r w:rsidR="006B1778" w:rsidRPr="00C86E34">
                <w:rPr>
                  <w:rStyle w:val="Hyperlink"/>
                  <w:rFonts w:cs="Arial"/>
                  <w:color w:val="auto"/>
                </w:rPr>
                <w:t>S1-244240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008232" w14:textId="77777777" w:rsidR="00FF06AC" w:rsidRPr="00C86E34" w:rsidRDefault="00FF06AC" w:rsidP="006B1778">
            <w:pPr>
              <w:snapToGrid w:val="0"/>
              <w:spacing w:after="0" w:line="240" w:lineRule="auto"/>
            </w:pPr>
            <w:r w:rsidRPr="00C86E34"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8F78FB" w14:textId="77777777" w:rsidR="00FF06AC" w:rsidRPr="00C86E34" w:rsidRDefault="00FF06AC" w:rsidP="006B1778">
            <w:pPr>
              <w:snapToGrid w:val="0"/>
              <w:spacing w:after="0" w:line="240" w:lineRule="auto"/>
            </w:pPr>
            <w:r w:rsidRPr="00C86E34">
              <w:t xml:space="preserve">Use case of computation offloading for LLM inference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20ED3A" w14:textId="30BB87FA" w:rsidR="00FF06AC" w:rsidRPr="00C86E34" w:rsidRDefault="00C86E34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86E34">
              <w:rPr>
                <w:rFonts w:eastAsia="Times New Roman" w:cs="Arial"/>
                <w:szCs w:val="18"/>
                <w:lang w:val="de-DE" w:eastAsia="ar-SA"/>
              </w:rPr>
              <w:t>Revised to S1-244442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39C52D" w14:textId="77777777" w:rsidR="00FF06AC" w:rsidRPr="00C86E34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C86E34" w14:paraId="45E96EE9" w14:textId="77777777" w:rsidTr="00D87E09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57D4EA" w14:textId="4EA58065" w:rsidR="00C86E34" w:rsidRPr="00C86E34" w:rsidRDefault="00C86E34" w:rsidP="006B1778">
            <w:pPr>
              <w:snapToGrid w:val="0"/>
              <w:spacing w:after="0" w:line="240" w:lineRule="auto"/>
            </w:pPr>
            <w:proofErr w:type="spellStart"/>
            <w:r w:rsidRPr="00C86E34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900D91" w14:textId="3E5D2159" w:rsidR="00C86E34" w:rsidRPr="00C86E34" w:rsidRDefault="00A313D2" w:rsidP="006B1778">
            <w:pPr>
              <w:snapToGrid w:val="0"/>
              <w:spacing w:after="0" w:line="240" w:lineRule="auto"/>
            </w:pPr>
            <w:hyperlink r:id="rId113" w:history="1">
              <w:r w:rsidR="00C86E34" w:rsidRPr="00C86E34">
                <w:rPr>
                  <w:rStyle w:val="Hyperlink"/>
                  <w:rFonts w:cs="Arial"/>
                </w:rPr>
                <w:t>S1-244442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65578E" w14:textId="5D236ED5" w:rsidR="00C86E34" w:rsidRPr="00C86E34" w:rsidRDefault="00C86E34" w:rsidP="006B1778">
            <w:pPr>
              <w:snapToGrid w:val="0"/>
              <w:spacing w:after="0" w:line="240" w:lineRule="auto"/>
            </w:pPr>
            <w:r w:rsidRPr="00C86E34"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DCC14B" w14:textId="335FC8EE" w:rsidR="00C86E34" w:rsidRPr="00C86E34" w:rsidRDefault="00C86E34" w:rsidP="006B1778">
            <w:pPr>
              <w:snapToGrid w:val="0"/>
              <w:spacing w:after="0" w:line="240" w:lineRule="auto"/>
            </w:pPr>
            <w:r w:rsidRPr="00C86E34">
              <w:t xml:space="preserve">Use case of computation offloading for LLM inference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F04ADD" w14:textId="764ADA05" w:rsidR="00C86E34" w:rsidRPr="00C86E34" w:rsidRDefault="00C86E34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86E34">
              <w:rPr>
                <w:rFonts w:eastAsia="Times New Roman" w:cs="Arial"/>
                <w:szCs w:val="18"/>
                <w:lang w:val="de-DE" w:eastAsia="ar-SA"/>
              </w:rPr>
              <w:t>Revised to S1-244</w:t>
            </w:r>
            <w:r>
              <w:rPr>
                <w:rFonts w:eastAsia="Times New Roman" w:cs="Arial"/>
                <w:szCs w:val="18"/>
                <w:lang w:val="de-DE" w:eastAsia="ar-SA"/>
              </w:rPr>
              <w:t>543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74DA59" w14:textId="2750ADAC" w:rsidR="00C86E34" w:rsidRPr="00C86E34" w:rsidRDefault="00C86E34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Revision of S1-244240.</w:t>
            </w:r>
          </w:p>
        </w:tc>
      </w:tr>
      <w:tr w:rsidR="00D87E09" w14:paraId="324B3D56" w14:textId="77777777" w:rsidTr="00D87E09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4533C" w14:textId="42F57557" w:rsidR="00D87E09" w:rsidRPr="00D87E09" w:rsidRDefault="00D87E09" w:rsidP="006B1778">
            <w:pPr>
              <w:snapToGrid w:val="0"/>
              <w:spacing w:after="0" w:line="240" w:lineRule="auto"/>
            </w:pPr>
            <w:proofErr w:type="spellStart"/>
            <w:r w:rsidRPr="00D87E09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9FA4A" w14:textId="0DAE2E14" w:rsidR="00D87E09" w:rsidRPr="00D87E09" w:rsidRDefault="00A313D2" w:rsidP="006B1778">
            <w:pPr>
              <w:snapToGrid w:val="0"/>
              <w:spacing w:after="0" w:line="240" w:lineRule="auto"/>
            </w:pPr>
            <w:hyperlink r:id="rId114" w:history="1">
              <w:r w:rsidR="00D87E09" w:rsidRPr="00D87E09">
                <w:rPr>
                  <w:rStyle w:val="Hyperlink"/>
                  <w:rFonts w:cs="Arial"/>
                  <w:color w:val="auto"/>
                </w:rPr>
                <w:t>S1-244543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3CC64" w14:textId="4DD9303D" w:rsidR="00D87E09" w:rsidRPr="00D87E09" w:rsidRDefault="00D87E09" w:rsidP="006B1778">
            <w:pPr>
              <w:snapToGrid w:val="0"/>
              <w:spacing w:after="0" w:line="240" w:lineRule="auto"/>
            </w:pPr>
            <w:r w:rsidRPr="00D87E09"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4D432" w14:textId="201C60AA" w:rsidR="00D87E09" w:rsidRPr="00D87E09" w:rsidRDefault="00D87E09" w:rsidP="006B1778">
            <w:pPr>
              <w:snapToGrid w:val="0"/>
              <w:spacing w:after="0" w:line="240" w:lineRule="auto"/>
            </w:pPr>
            <w:r w:rsidRPr="00D87E09">
              <w:t xml:space="preserve">Use case of computation offloading for LLM inference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D6105" w14:textId="77777777" w:rsidR="00D87E09" w:rsidRPr="00D87E09" w:rsidRDefault="00D87E09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FFB5F" w14:textId="7D4FBBD9" w:rsidR="00D87E09" w:rsidRPr="00D87E09" w:rsidRDefault="00D87E09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D87E09">
              <w:rPr>
                <w:rFonts w:eastAsia="Arial Unicode MS" w:cs="Arial"/>
                <w:szCs w:val="18"/>
                <w:lang w:val="de-DE" w:eastAsia="ar-SA"/>
              </w:rPr>
              <w:t>Revision of S1-244</w:t>
            </w:r>
            <w:r w:rsidR="00C86E34">
              <w:rPr>
                <w:rFonts w:eastAsia="Arial Unicode MS" w:cs="Arial"/>
                <w:szCs w:val="18"/>
                <w:lang w:val="de-DE" w:eastAsia="ar-SA"/>
              </w:rPr>
              <w:t>442</w:t>
            </w:r>
          </w:p>
        </w:tc>
      </w:tr>
      <w:tr w:rsidR="00FF06AC" w14:paraId="5BB70032" w14:textId="77777777" w:rsidTr="005B6260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0FEB45" w14:textId="77777777" w:rsidR="00FF06AC" w:rsidRDefault="00FF06AC" w:rsidP="006B1778">
            <w:pPr>
              <w:snapToGrid w:val="0"/>
              <w:spacing w:after="0" w:line="240" w:lineRule="auto"/>
            </w:pPr>
            <w:proofErr w:type="spellStart"/>
            <w: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C1912E" w14:textId="7DDDFDA2" w:rsidR="00FF06AC" w:rsidRDefault="00A313D2" w:rsidP="006B1778">
            <w:pPr>
              <w:snapToGrid w:val="0"/>
              <w:spacing w:after="0" w:line="240" w:lineRule="auto"/>
            </w:pPr>
            <w:hyperlink r:id="rId115" w:history="1">
              <w:r w:rsidR="006B1778">
                <w:rPr>
                  <w:rStyle w:val="Hyperlink"/>
                  <w:rFonts w:cs="Arial"/>
                </w:rPr>
                <w:t>S1-244246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EB66C2" w14:textId="77777777" w:rsidR="00FF06AC" w:rsidRDefault="00FF06AC" w:rsidP="006B1778">
            <w:pPr>
              <w:snapToGrid w:val="0"/>
              <w:spacing w:after="0" w:line="240" w:lineRule="auto"/>
            </w:pPr>
            <w:proofErr w:type="spellStart"/>
            <w:r>
              <w:t>Mediatek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D1DA2B" w14:textId="77777777" w:rsidR="00FF06AC" w:rsidRDefault="00FF06AC" w:rsidP="006B1778">
            <w:pPr>
              <w:snapToGrid w:val="0"/>
              <w:spacing w:after="0" w:line="240" w:lineRule="auto"/>
            </w:pPr>
            <w:r>
              <w:t>Use case on personal AI agent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AB9E93" w14:textId="53571309" w:rsidR="00FF06AC" w:rsidRDefault="00FF06AC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 xml:space="preserve">Revised to </w:t>
            </w:r>
            <w:hyperlink r:id="rId116" w:history="1">
              <w:r w:rsidR="006B1778">
                <w:rPr>
                  <w:rStyle w:val="Hyperlink"/>
                  <w:rFonts w:eastAsia="Times New Roman" w:cs="Arial"/>
                  <w:szCs w:val="18"/>
                  <w:lang w:val="de-DE" w:eastAsia="ar-SA"/>
                </w:rPr>
                <w:t>S1-244386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EF7060" w14:textId="77777777" w:rsidR="00FF06AC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FF06AC" w14:paraId="36A9389F" w14:textId="77777777" w:rsidTr="005B6260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8F589B" w14:textId="77777777" w:rsidR="00FF06AC" w:rsidRPr="005B6260" w:rsidRDefault="00FF06AC" w:rsidP="006B1778">
            <w:pPr>
              <w:snapToGrid w:val="0"/>
              <w:spacing w:after="0" w:line="240" w:lineRule="auto"/>
            </w:pPr>
            <w:proofErr w:type="spellStart"/>
            <w:r w:rsidRPr="005B6260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46EF01" w14:textId="12445119" w:rsidR="00FF06AC" w:rsidRPr="005B6260" w:rsidRDefault="00A313D2" w:rsidP="006B1778">
            <w:pPr>
              <w:snapToGrid w:val="0"/>
              <w:spacing w:after="0" w:line="240" w:lineRule="auto"/>
              <w:rPr>
                <w:rFonts w:cs="Arial"/>
              </w:rPr>
            </w:pPr>
            <w:hyperlink r:id="rId117" w:history="1">
              <w:r w:rsidR="006B1778" w:rsidRPr="005B6260">
                <w:rPr>
                  <w:rStyle w:val="Hyperlink"/>
                  <w:rFonts w:cs="Arial"/>
                  <w:color w:val="auto"/>
                </w:rPr>
                <w:t>S1-244386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4BB1CA" w14:textId="77777777" w:rsidR="00FF06AC" w:rsidRPr="005B6260" w:rsidRDefault="00FF06AC" w:rsidP="006B1778">
            <w:pPr>
              <w:snapToGrid w:val="0"/>
              <w:spacing w:after="0" w:line="240" w:lineRule="auto"/>
            </w:pPr>
            <w:proofErr w:type="spellStart"/>
            <w:r w:rsidRPr="005B6260">
              <w:t>Mediatek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F03D3D" w14:textId="77777777" w:rsidR="00FF06AC" w:rsidRPr="005B6260" w:rsidRDefault="00FF06AC" w:rsidP="006B1778">
            <w:pPr>
              <w:snapToGrid w:val="0"/>
              <w:spacing w:after="0" w:line="240" w:lineRule="auto"/>
            </w:pPr>
            <w:r w:rsidRPr="005B6260">
              <w:t>Use case on personal AI agent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6A4979" w14:textId="3A37FE72" w:rsidR="00FF06AC" w:rsidRPr="005B6260" w:rsidRDefault="005B6260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5B6260">
              <w:rPr>
                <w:rFonts w:eastAsia="Times New Roman" w:cs="Arial"/>
                <w:szCs w:val="18"/>
                <w:lang w:val="de-DE" w:eastAsia="ar-SA"/>
              </w:rPr>
              <w:t>Revised to S1-244542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914FA4" w14:textId="7A97D76C" w:rsidR="00FF06AC" w:rsidRPr="005B6260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B6260">
              <w:rPr>
                <w:rFonts w:eastAsia="Arial Unicode MS" w:cs="Arial"/>
                <w:szCs w:val="18"/>
                <w:lang w:val="de-DE" w:eastAsia="ar-SA"/>
              </w:rPr>
              <w:t xml:space="preserve">Revision of </w:t>
            </w:r>
            <w:hyperlink r:id="rId118" w:history="1">
              <w:r w:rsidR="006B1778" w:rsidRPr="005B6260">
                <w:rPr>
                  <w:rStyle w:val="Hyperlink"/>
                  <w:rFonts w:eastAsia="Arial Unicode MS" w:cs="Arial"/>
                  <w:color w:val="auto"/>
                  <w:szCs w:val="18"/>
                  <w:lang w:val="de-DE" w:eastAsia="ar-SA"/>
                </w:rPr>
                <w:t>S1-244246</w:t>
              </w:r>
            </w:hyperlink>
            <w:r w:rsidRPr="005B6260">
              <w:rPr>
                <w:rFonts w:eastAsia="Arial Unicode MS" w:cs="Arial"/>
                <w:szCs w:val="18"/>
                <w:lang w:val="de-DE" w:eastAsia="ar-SA"/>
              </w:rPr>
              <w:t>.</w:t>
            </w:r>
          </w:p>
        </w:tc>
      </w:tr>
      <w:tr w:rsidR="005B6260" w14:paraId="4ADEE04A" w14:textId="77777777" w:rsidTr="00027950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DEA50" w14:textId="3C8D97E3" w:rsidR="005B6260" w:rsidRPr="005B6260" w:rsidRDefault="005B6260" w:rsidP="006B1778">
            <w:pPr>
              <w:snapToGrid w:val="0"/>
              <w:spacing w:after="0" w:line="240" w:lineRule="auto"/>
            </w:pPr>
            <w:proofErr w:type="spellStart"/>
            <w:r w:rsidRPr="005B6260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2F0E2" w14:textId="410B73C7" w:rsidR="005B6260" w:rsidRPr="005B6260" w:rsidRDefault="00A313D2" w:rsidP="006B1778">
            <w:pPr>
              <w:snapToGrid w:val="0"/>
              <w:spacing w:after="0" w:line="240" w:lineRule="auto"/>
            </w:pPr>
            <w:hyperlink r:id="rId119" w:history="1">
              <w:r w:rsidR="005B6260" w:rsidRPr="005B6260">
                <w:rPr>
                  <w:rStyle w:val="Hyperlink"/>
                  <w:rFonts w:cs="Arial"/>
                  <w:color w:val="auto"/>
                </w:rPr>
                <w:t>S1-244542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FBE48" w14:textId="766828E6" w:rsidR="005B6260" w:rsidRPr="005B6260" w:rsidRDefault="005B6260" w:rsidP="006B1778">
            <w:pPr>
              <w:snapToGrid w:val="0"/>
              <w:spacing w:after="0" w:line="240" w:lineRule="auto"/>
            </w:pPr>
            <w:proofErr w:type="spellStart"/>
            <w:r w:rsidRPr="005B6260">
              <w:t>Mediatek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3A220" w14:textId="14F601EF" w:rsidR="005B6260" w:rsidRPr="005B6260" w:rsidRDefault="005B6260" w:rsidP="006B1778">
            <w:pPr>
              <w:snapToGrid w:val="0"/>
              <w:spacing w:after="0" w:line="240" w:lineRule="auto"/>
            </w:pPr>
            <w:r w:rsidRPr="005B6260">
              <w:t>Use case on personal AI agent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F9AE3" w14:textId="77777777" w:rsidR="005B6260" w:rsidRPr="005B6260" w:rsidRDefault="005B6260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38B71" w14:textId="1C4E4A17" w:rsidR="005B6260" w:rsidRPr="005B6260" w:rsidRDefault="005B6260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B6260">
              <w:rPr>
                <w:rFonts w:eastAsia="Arial Unicode MS" w:cs="Arial"/>
                <w:i/>
                <w:szCs w:val="18"/>
                <w:lang w:val="de-DE" w:eastAsia="ar-SA"/>
              </w:rPr>
              <w:t xml:space="preserve">Revision of </w:t>
            </w:r>
            <w:hyperlink r:id="rId120" w:history="1">
              <w:r w:rsidRPr="005B6260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val="de-DE" w:eastAsia="ar-SA"/>
                </w:rPr>
                <w:t>S1-244246</w:t>
              </w:r>
            </w:hyperlink>
            <w:r w:rsidRPr="005B6260">
              <w:rPr>
                <w:rFonts w:eastAsia="Arial Unicode MS" w:cs="Arial"/>
                <w:i/>
                <w:szCs w:val="18"/>
                <w:lang w:val="de-DE" w:eastAsia="ar-SA"/>
              </w:rPr>
              <w:t>.</w:t>
            </w:r>
          </w:p>
          <w:p w14:paraId="1845DA92" w14:textId="1F08AD78" w:rsidR="005B6260" w:rsidRPr="005B6260" w:rsidRDefault="005B6260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B6260">
              <w:rPr>
                <w:rFonts w:eastAsia="Arial Unicode MS" w:cs="Arial"/>
                <w:szCs w:val="18"/>
                <w:lang w:val="de-DE" w:eastAsia="ar-SA"/>
              </w:rPr>
              <w:t>Revision of S1-244386.</w:t>
            </w:r>
          </w:p>
        </w:tc>
      </w:tr>
      <w:tr w:rsidR="00FF06AC" w14:paraId="70A7BCFF" w14:textId="77777777" w:rsidTr="00027950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EDF0C6" w14:textId="77777777" w:rsidR="00FF06AC" w:rsidRPr="00027950" w:rsidRDefault="00FF06AC" w:rsidP="006B1778">
            <w:pPr>
              <w:snapToGrid w:val="0"/>
              <w:spacing w:after="0" w:line="240" w:lineRule="auto"/>
            </w:pPr>
            <w:proofErr w:type="spellStart"/>
            <w:r w:rsidRPr="00027950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3A9A93" w14:textId="0F56FAC9" w:rsidR="00FF06AC" w:rsidRPr="00027950" w:rsidRDefault="00A313D2" w:rsidP="006B1778">
            <w:pPr>
              <w:snapToGrid w:val="0"/>
              <w:spacing w:after="0" w:line="240" w:lineRule="auto"/>
            </w:pPr>
            <w:hyperlink r:id="rId121" w:history="1">
              <w:r w:rsidR="006B1778" w:rsidRPr="00027950">
                <w:rPr>
                  <w:rStyle w:val="Hyperlink"/>
                  <w:rFonts w:cs="Arial"/>
                  <w:color w:val="auto"/>
                </w:rPr>
                <w:t>S1-244372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48A72E" w14:textId="77777777" w:rsidR="00FF06AC" w:rsidRPr="00027950" w:rsidRDefault="00FF06AC" w:rsidP="006B1778">
            <w:pPr>
              <w:snapToGrid w:val="0"/>
              <w:spacing w:after="0" w:line="240" w:lineRule="auto"/>
            </w:pPr>
            <w:proofErr w:type="spellStart"/>
            <w:r w:rsidRPr="00027950">
              <w:t>InterDigital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428F3C" w14:textId="77777777" w:rsidR="00FF06AC" w:rsidRPr="00027950" w:rsidRDefault="00FF06AC" w:rsidP="006B1778">
            <w:pPr>
              <w:snapToGrid w:val="0"/>
              <w:spacing w:after="0" w:line="240" w:lineRule="auto"/>
            </w:pPr>
            <w:r w:rsidRPr="00027950">
              <w:t>Computing as a Service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7DF6FF" w14:textId="170B4B50" w:rsidR="00FF06AC" w:rsidRPr="00027950" w:rsidRDefault="00027950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027950">
              <w:rPr>
                <w:rFonts w:eastAsia="Times New Roman" w:cs="Arial"/>
                <w:szCs w:val="18"/>
                <w:lang w:val="de-DE" w:eastAsia="ar-SA"/>
              </w:rPr>
              <w:t>Revised to S1-244544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795466" w14:textId="77777777" w:rsidR="00FF06AC" w:rsidRPr="00027950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027950" w14:paraId="447294D7" w14:textId="77777777" w:rsidTr="00027950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FB390" w14:textId="3AE094C5" w:rsidR="00027950" w:rsidRPr="00027950" w:rsidRDefault="00027950" w:rsidP="006B1778">
            <w:pPr>
              <w:snapToGrid w:val="0"/>
              <w:spacing w:after="0" w:line="240" w:lineRule="auto"/>
            </w:pPr>
            <w:proofErr w:type="spellStart"/>
            <w:r w:rsidRPr="00027950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853BC" w14:textId="2A7A0698" w:rsidR="00027950" w:rsidRPr="00027950" w:rsidRDefault="00A313D2" w:rsidP="006B1778">
            <w:pPr>
              <w:snapToGrid w:val="0"/>
              <w:spacing w:after="0" w:line="240" w:lineRule="auto"/>
            </w:pPr>
            <w:hyperlink r:id="rId122" w:history="1">
              <w:r w:rsidR="00027950" w:rsidRPr="00027950">
                <w:rPr>
                  <w:rStyle w:val="Hyperlink"/>
                  <w:rFonts w:cs="Arial"/>
                  <w:color w:val="auto"/>
                </w:rPr>
                <w:t>S1-244544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12485" w14:textId="6D4A8B55" w:rsidR="00027950" w:rsidRPr="00027950" w:rsidRDefault="00027950" w:rsidP="006B1778">
            <w:pPr>
              <w:snapToGrid w:val="0"/>
              <w:spacing w:after="0" w:line="240" w:lineRule="auto"/>
            </w:pPr>
            <w:proofErr w:type="spellStart"/>
            <w:r w:rsidRPr="00027950">
              <w:t>InterDigital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2D843" w14:textId="5FD02E71" w:rsidR="00027950" w:rsidRPr="00027950" w:rsidRDefault="00027950" w:rsidP="006B1778">
            <w:pPr>
              <w:snapToGrid w:val="0"/>
              <w:spacing w:after="0" w:line="240" w:lineRule="auto"/>
            </w:pPr>
            <w:r w:rsidRPr="00027950">
              <w:t>Computing as a Service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F42EE" w14:textId="77777777" w:rsidR="00027950" w:rsidRPr="00027950" w:rsidRDefault="00027950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76DF8" w14:textId="7AC4DC76" w:rsidR="00027950" w:rsidRPr="00027950" w:rsidRDefault="00027950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027950">
              <w:rPr>
                <w:rFonts w:eastAsia="Arial Unicode MS" w:cs="Arial"/>
                <w:szCs w:val="18"/>
                <w:lang w:val="de-DE" w:eastAsia="ar-SA"/>
              </w:rPr>
              <w:t>Revision of S1-244372.</w:t>
            </w:r>
          </w:p>
        </w:tc>
      </w:tr>
      <w:tr w:rsidR="00343B5C" w14:paraId="3B2CE987" w14:textId="77777777" w:rsidTr="00027950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F1FC39" w14:textId="1A3E116A" w:rsidR="00343B5C" w:rsidRPr="00027950" w:rsidRDefault="00343B5C" w:rsidP="00343B5C">
            <w:pPr>
              <w:snapToGrid w:val="0"/>
              <w:spacing w:after="0" w:line="240" w:lineRule="auto"/>
            </w:pPr>
            <w:proofErr w:type="spellStart"/>
            <w:r w:rsidRPr="00027950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65FA34" w14:textId="5A2ED544" w:rsidR="00343B5C" w:rsidRPr="00027950" w:rsidRDefault="00A313D2" w:rsidP="00343B5C">
            <w:pPr>
              <w:snapToGrid w:val="0"/>
              <w:spacing w:after="0" w:line="240" w:lineRule="auto"/>
            </w:pPr>
            <w:hyperlink r:id="rId123" w:history="1">
              <w:r w:rsidR="00343B5C" w:rsidRPr="00027950">
                <w:rPr>
                  <w:rStyle w:val="Hyperlink"/>
                  <w:rFonts w:cs="Arial"/>
                  <w:color w:val="auto"/>
                </w:rPr>
                <w:t>S1-244247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3C9260" w14:textId="51B86FAA" w:rsidR="00343B5C" w:rsidRPr="00027950" w:rsidRDefault="00343B5C" w:rsidP="00343B5C">
            <w:pPr>
              <w:snapToGrid w:val="0"/>
              <w:spacing w:after="0" w:line="240" w:lineRule="auto"/>
            </w:pPr>
            <w:r w:rsidRPr="00027950">
              <w:t xml:space="preserve">TOYOTA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C865E2" w14:textId="2BA09E0E" w:rsidR="00343B5C" w:rsidRPr="00027950" w:rsidRDefault="00343B5C" w:rsidP="00343B5C">
            <w:pPr>
              <w:snapToGrid w:val="0"/>
              <w:spacing w:after="0" w:line="240" w:lineRule="auto"/>
            </w:pPr>
            <w:r w:rsidRPr="00027950">
              <w:t>Use case on End-to-End AI for connected cars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F9765A" w14:textId="0A5BD3CE" w:rsidR="00343B5C" w:rsidRPr="00027950" w:rsidRDefault="00027950" w:rsidP="00343B5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027950">
              <w:rPr>
                <w:rFonts w:eastAsia="Times New Roman" w:cs="Arial"/>
                <w:szCs w:val="18"/>
                <w:lang w:val="de-DE" w:eastAsia="ar-SA"/>
              </w:rPr>
              <w:t>Revised to S1-244545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3E4013" w14:textId="4AC7C1C7" w:rsidR="00343B5C" w:rsidRPr="00027950" w:rsidRDefault="00966583" w:rsidP="00343B5C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027950">
              <w:rPr>
                <w:rFonts w:eastAsia="Arial Unicode MS" w:cs="Arial" w:hint="cs"/>
                <w:szCs w:val="18"/>
                <w:lang w:val="de-DE" w:eastAsia="ar-SA"/>
              </w:rPr>
              <w:t>M</w:t>
            </w:r>
            <w:r w:rsidRPr="00027950">
              <w:rPr>
                <w:rFonts w:eastAsia="Arial Unicode MS" w:cs="Arial"/>
                <w:szCs w:val="18"/>
                <w:lang w:val="de-DE" w:eastAsia="ar-SA"/>
              </w:rPr>
              <w:t>oved from 8.1.6</w:t>
            </w:r>
          </w:p>
        </w:tc>
      </w:tr>
      <w:tr w:rsidR="00027950" w14:paraId="7DEB24B4" w14:textId="77777777" w:rsidTr="00027950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B40EB" w14:textId="70659BAA" w:rsidR="00027950" w:rsidRPr="00027950" w:rsidRDefault="00027950" w:rsidP="00343B5C">
            <w:pPr>
              <w:snapToGrid w:val="0"/>
              <w:spacing w:after="0" w:line="240" w:lineRule="auto"/>
            </w:pPr>
            <w:proofErr w:type="spellStart"/>
            <w:r w:rsidRPr="00027950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6289A" w14:textId="40605D8F" w:rsidR="00027950" w:rsidRPr="00027950" w:rsidRDefault="00A313D2" w:rsidP="00343B5C">
            <w:pPr>
              <w:snapToGrid w:val="0"/>
              <w:spacing w:after="0" w:line="240" w:lineRule="auto"/>
            </w:pPr>
            <w:hyperlink r:id="rId124" w:history="1">
              <w:r w:rsidR="00027950" w:rsidRPr="00027950">
                <w:rPr>
                  <w:rStyle w:val="Hyperlink"/>
                  <w:rFonts w:cs="Arial"/>
                  <w:color w:val="auto"/>
                </w:rPr>
                <w:t>S1-244545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05C63" w14:textId="39346497" w:rsidR="00027950" w:rsidRPr="00027950" w:rsidRDefault="00027950" w:rsidP="00343B5C">
            <w:pPr>
              <w:snapToGrid w:val="0"/>
              <w:spacing w:after="0" w:line="240" w:lineRule="auto"/>
            </w:pPr>
            <w:r w:rsidRPr="00027950">
              <w:t xml:space="preserve">TOYOTA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4FD88" w14:textId="2A03C0D6" w:rsidR="00027950" w:rsidRPr="00027950" w:rsidRDefault="00027950" w:rsidP="00343B5C">
            <w:pPr>
              <w:snapToGrid w:val="0"/>
              <w:spacing w:after="0" w:line="240" w:lineRule="auto"/>
            </w:pPr>
            <w:r w:rsidRPr="00027950">
              <w:t>Use case on End-to-End AI for connected cars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F33C1" w14:textId="77777777" w:rsidR="00027950" w:rsidRPr="00027950" w:rsidRDefault="00027950" w:rsidP="00343B5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05827" w14:textId="532C40AC" w:rsidR="00027950" w:rsidRPr="00027950" w:rsidRDefault="00027950" w:rsidP="00343B5C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027950">
              <w:rPr>
                <w:rFonts w:eastAsia="Arial Unicode MS" w:cs="Arial" w:hint="cs"/>
                <w:i/>
                <w:szCs w:val="18"/>
                <w:lang w:val="de-DE" w:eastAsia="ar-SA"/>
              </w:rPr>
              <w:t>M</w:t>
            </w:r>
            <w:r w:rsidRPr="00027950">
              <w:rPr>
                <w:rFonts w:eastAsia="Arial Unicode MS" w:cs="Arial"/>
                <w:i/>
                <w:szCs w:val="18"/>
                <w:lang w:val="de-DE" w:eastAsia="ar-SA"/>
              </w:rPr>
              <w:t>oved from 8.1.6</w:t>
            </w:r>
          </w:p>
          <w:p w14:paraId="7DC15BC9" w14:textId="0511C85D" w:rsidR="00027950" w:rsidRPr="00027950" w:rsidRDefault="00027950" w:rsidP="00343B5C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027950">
              <w:rPr>
                <w:rFonts w:eastAsia="Arial Unicode MS" w:cs="Arial"/>
                <w:szCs w:val="18"/>
                <w:lang w:val="de-DE" w:eastAsia="ar-SA"/>
              </w:rPr>
              <w:t>Revision of S1-244247.</w:t>
            </w:r>
          </w:p>
        </w:tc>
      </w:tr>
      <w:tr w:rsidR="00FF06AC" w14:paraId="20ACAD7F" w14:textId="77777777" w:rsidTr="006B1778">
        <w:tblPrEx>
          <w:tblLook w:val="04A0" w:firstRow="1" w:lastRow="0" w:firstColumn="1" w:lastColumn="0" w:noHBand="0" w:noVBand="1"/>
        </w:tblPrEx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6E0A6AB6" w14:textId="77777777" w:rsidR="00FF06AC" w:rsidRDefault="00FF06AC" w:rsidP="006B1778">
            <w:pPr>
              <w:pStyle w:val="Heading8"/>
              <w:jc w:val="left"/>
              <w:rPr>
                <w:color w:val="1F497D" w:themeColor="text2"/>
                <w:sz w:val="18"/>
                <w:szCs w:val="22"/>
              </w:rPr>
            </w:pPr>
            <w:r>
              <w:rPr>
                <w:color w:val="1F497D" w:themeColor="text2"/>
                <w:sz w:val="18"/>
                <w:szCs w:val="22"/>
              </w:rPr>
              <w:t>Others</w:t>
            </w:r>
          </w:p>
        </w:tc>
      </w:tr>
      <w:tr w:rsidR="00FF06AC" w14:paraId="2819B7B0" w14:textId="77777777" w:rsidTr="006B1778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88B1D6" w14:textId="77777777" w:rsidR="00FF06AC" w:rsidRDefault="00FF06AC" w:rsidP="006B1778">
            <w:pPr>
              <w:snapToGrid w:val="0"/>
              <w:spacing w:after="0" w:line="240" w:lineRule="auto"/>
            </w:pPr>
            <w:proofErr w:type="spellStart"/>
            <w: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1B2A45" w14:textId="66CB0846" w:rsidR="00FF06AC" w:rsidRDefault="00A313D2" w:rsidP="006B1778">
            <w:pPr>
              <w:snapToGrid w:val="0"/>
              <w:spacing w:after="0" w:line="240" w:lineRule="auto"/>
            </w:pPr>
            <w:hyperlink r:id="rId125" w:history="1">
              <w:r w:rsidR="006B1778">
                <w:rPr>
                  <w:rStyle w:val="Hyperlink"/>
                  <w:rFonts w:cs="Arial"/>
                </w:rPr>
                <w:t>S1-244163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317681" w14:textId="77777777" w:rsidR="00FF06AC" w:rsidRDefault="00FF06AC" w:rsidP="006B1778">
            <w:pPr>
              <w:snapToGrid w:val="0"/>
              <w:spacing w:after="0" w:line="240" w:lineRule="auto"/>
            </w:pPr>
            <w:r>
              <w:t>ZTE, 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9BF9BE" w14:textId="77777777" w:rsidR="00FF06AC" w:rsidRDefault="00FF06AC" w:rsidP="006B1778">
            <w:pPr>
              <w:snapToGrid w:val="0"/>
              <w:spacing w:after="0" w:line="240" w:lineRule="auto"/>
            </w:pPr>
            <w:r>
              <w:t>Use case on supporting efficient content storage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C8E7C8" w14:textId="77777777" w:rsidR="00FF06AC" w:rsidRDefault="00FF06AC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70C3F0" w14:textId="77777777" w:rsidR="00FF06AC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Postponed by the source company.</w:t>
            </w:r>
          </w:p>
        </w:tc>
      </w:tr>
      <w:tr w:rsidR="00FF06AC" w14:paraId="0672FAA7" w14:textId="77777777" w:rsidTr="00A65AA4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A8AB2F" w14:textId="77777777" w:rsidR="00FF06AC" w:rsidRDefault="00FF06AC" w:rsidP="006B1778">
            <w:pPr>
              <w:snapToGrid w:val="0"/>
              <w:spacing w:after="0" w:line="240" w:lineRule="auto"/>
            </w:pPr>
            <w:proofErr w:type="spellStart"/>
            <w: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BC1885" w14:textId="78680DA8" w:rsidR="00FF06AC" w:rsidRDefault="00A313D2" w:rsidP="006B1778">
            <w:pPr>
              <w:snapToGrid w:val="0"/>
              <w:spacing w:after="0" w:line="240" w:lineRule="auto"/>
            </w:pPr>
            <w:hyperlink r:id="rId126" w:history="1">
              <w:r w:rsidR="006B1778">
                <w:rPr>
                  <w:rStyle w:val="Hyperlink"/>
                  <w:rFonts w:cs="Arial"/>
                </w:rPr>
                <w:t>S1-244180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057644" w14:textId="77777777" w:rsidR="00FF06AC" w:rsidRDefault="00FF06AC" w:rsidP="006B1778">
            <w:pPr>
              <w:snapToGrid w:val="0"/>
              <w:spacing w:after="0" w:line="240" w:lineRule="auto"/>
            </w:pPr>
            <w:r>
              <w:t xml:space="preserve">China Mobile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96E146" w14:textId="77777777" w:rsidR="00FF06AC" w:rsidRDefault="00FF06AC" w:rsidP="006B1778">
            <w:pPr>
              <w:snapToGrid w:val="0"/>
              <w:spacing w:after="0" w:line="240" w:lineRule="auto"/>
            </w:pPr>
            <w:proofErr w:type="spellStart"/>
            <w:r>
              <w:t>pCR</w:t>
            </w:r>
            <w:proofErr w:type="spellEnd"/>
            <w:r>
              <w:t xml:space="preserve"> on Use Case End-to-end encryption for smart home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4D1AB6" w14:textId="77777777" w:rsidR="00FF06AC" w:rsidRDefault="00FF06AC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06A19E" w14:textId="77777777" w:rsidR="00FF06AC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Postponed by the source company.</w:t>
            </w:r>
          </w:p>
        </w:tc>
      </w:tr>
      <w:tr w:rsidR="00FF06AC" w14:paraId="3B57E354" w14:textId="77777777" w:rsidTr="00A65AA4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067A64" w14:textId="77777777" w:rsidR="00FF06AC" w:rsidRPr="00A65AA4" w:rsidRDefault="00FF06AC" w:rsidP="006B1778">
            <w:pPr>
              <w:snapToGrid w:val="0"/>
              <w:spacing w:after="0" w:line="240" w:lineRule="auto"/>
            </w:pPr>
            <w:proofErr w:type="spellStart"/>
            <w:r w:rsidRPr="00A65AA4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91F7C4" w14:textId="22A5C295" w:rsidR="00FF06AC" w:rsidRPr="00A65AA4" w:rsidRDefault="00A313D2" w:rsidP="006B1778">
            <w:pPr>
              <w:snapToGrid w:val="0"/>
              <w:spacing w:after="0" w:line="240" w:lineRule="auto"/>
            </w:pPr>
            <w:hyperlink r:id="rId127" w:history="1">
              <w:r w:rsidR="006B1778" w:rsidRPr="00A65AA4">
                <w:rPr>
                  <w:rStyle w:val="Hyperlink"/>
                  <w:rFonts w:cs="Arial"/>
                  <w:color w:val="auto"/>
                </w:rPr>
                <w:t>S1-244206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DADED7" w14:textId="77777777" w:rsidR="00FF06AC" w:rsidRPr="00A65AA4" w:rsidRDefault="00FF06AC" w:rsidP="006B1778">
            <w:pPr>
              <w:snapToGrid w:val="0"/>
              <w:spacing w:after="0" w:line="240" w:lineRule="auto"/>
            </w:pPr>
            <w:r w:rsidRPr="00A65AA4">
              <w:t>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A3A045" w14:textId="77777777" w:rsidR="00FF06AC" w:rsidRPr="00A65AA4" w:rsidRDefault="00FF06AC" w:rsidP="006B1778">
            <w:pPr>
              <w:snapToGrid w:val="0"/>
              <w:spacing w:after="0" w:line="240" w:lineRule="auto"/>
            </w:pPr>
            <w:r w:rsidRPr="00A65AA4">
              <w:t>New use case on distributing content in proximity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483973" w14:textId="0DBA84EB" w:rsidR="00FF06AC" w:rsidRPr="00A65AA4" w:rsidRDefault="00A65AA4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A65AA4">
              <w:rPr>
                <w:rFonts w:eastAsia="Times New Roman" w:cs="Arial"/>
                <w:szCs w:val="18"/>
                <w:lang w:val="de-DE" w:eastAsia="ar-SA"/>
              </w:rPr>
              <w:t>Revised to S1-244546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D0EE70" w14:textId="77777777" w:rsidR="00FF06AC" w:rsidRPr="00A65AA4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A65AA4" w14:paraId="1F383C62" w14:textId="77777777" w:rsidTr="00A313D2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E2D5B" w14:textId="38337621" w:rsidR="00A65AA4" w:rsidRPr="00A65AA4" w:rsidRDefault="00A65AA4" w:rsidP="006B1778">
            <w:pPr>
              <w:snapToGrid w:val="0"/>
              <w:spacing w:after="0" w:line="240" w:lineRule="auto"/>
            </w:pPr>
            <w:proofErr w:type="spellStart"/>
            <w:r w:rsidRPr="00A65AA4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EC749" w14:textId="30FFFFA1" w:rsidR="00A65AA4" w:rsidRPr="00A65AA4" w:rsidRDefault="00A313D2" w:rsidP="006B1778">
            <w:pPr>
              <w:snapToGrid w:val="0"/>
              <w:spacing w:after="0" w:line="240" w:lineRule="auto"/>
            </w:pPr>
            <w:hyperlink r:id="rId128" w:history="1">
              <w:r w:rsidR="00A65AA4" w:rsidRPr="00A65AA4">
                <w:rPr>
                  <w:rStyle w:val="Hyperlink"/>
                  <w:rFonts w:cs="Arial"/>
                  <w:color w:val="auto"/>
                </w:rPr>
                <w:t>S1-244546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02373" w14:textId="536F3E2C" w:rsidR="00A65AA4" w:rsidRPr="00A65AA4" w:rsidRDefault="00A65AA4" w:rsidP="006B1778">
            <w:pPr>
              <w:snapToGrid w:val="0"/>
              <w:spacing w:after="0" w:line="240" w:lineRule="auto"/>
            </w:pPr>
            <w:r w:rsidRPr="00A65AA4">
              <w:t>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CA3DB" w14:textId="6DB10FA6" w:rsidR="00A65AA4" w:rsidRPr="00A65AA4" w:rsidRDefault="00A65AA4" w:rsidP="006B1778">
            <w:pPr>
              <w:snapToGrid w:val="0"/>
              <w:spacing w:after="0" w:line="240" w:lineRule="auto"/>
            </w:pPr>
            <w:r w:rsidRPr="00A65AA4">
              <w:t>New use case on distributing content in proximity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6E16C" w14:textId="77777777" w:rsidR="00A65AA4" w:rsidRPr="00A65AA4" w:rsidRDefault="00A65AA4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2D668" w14:textId="4B7144F5" w:rsidR="00A65AA4" w:rsidRPr="00A65AA4" w:rsidRDefault="00A65AA4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65AA4">
              <w:rPr>
                <w:rFonts w:eastAsia="Arial Unicode MS" w:cs="Arial"/>
                <w:szCs w:val="18"/>
                <w:lang w:val="de-DE" w:eastAsia="ar-SA"/>
              </w:rPr>
              <w:t>Revision of S1-244206.</w:t>
            </w:r>
          </w:p>
        </w:tc>
      </w:tr>
      <w:tr w:rsidR="00FF06AC" w14:paraId="1CC24214" w14:textId="77777777" w:rsidTr="00A313D2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B8E08A" w14:textId="77777777" w:rsidR="00FF06AC" w:rsidRPr="00A313D2" w:rsidRDefault="00FF06AC" w:rsidP="006B1778">
            <w:pPr>
              <w:snapToGrid w:val="0"/>
              <w:spacing w:after="0" w:line="240" w:lineRule="auto"/>
            </w:pPr>
            <w:proofErr w:type="spellStart"/>
            <w:r w:rsidRPr="00A313D2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8ACB81" w14:textId="641C8B7A" w:rsidR="00FF06AC" w:rsidRPr="00A313D2" w:rsidRDefault="00A313D2" w:rsidP="006B1778">
            <w:pPr>
              <w:snapToGrid w:val="0"/>
              <w:spacing w:after="0" w:line="240" w:lineRule="auto"/>
            </w:pPr>
            <w:hyperlink r:id="rId129" w:history="1">
              <w:r w:rsidR="006B1778" w:rsidRPr="00A313D2">
                <w:rPr>
                  <w:rStyle w:val="Hyperlink"/>
                  <w:rFonts w:cs="Arial"/>
                  <w:color w:val="auto"/>
                </w:rPr>
                <w:t>S1-244216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ADBE46" w14:textId="77777777" w:rsidR="00FF06AC" w:rsidRPr="00A313D2" w:rsidRDefault="00FF06AC" w:rsidP="006B1778">
            <w:pPr>
              <w:snapToGrid w:val="0"/>
              <w:spacing w:after="0" w:line="240" w:lineRule="auto"/>
            </w:pPr>
            <w:r w:rsidRPr="00A313D2">
              <w:t>SoftBank Corp.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6955EE" w14:textId="77777777" w:rsidR="00FF06AC" w:rsidRPr="00A313D2" w:rsidRDefault="00FF06AC" w:rsidP="006B1778">
            <w:pPr>
              <w:snapToGrid w:val="0"/>
              <w:spacing w:after="0" w:line="240" w:lineRule="auto"/>
            </w:pPr>
            <w:r w:rsidRPr="00A313D2">
              <w:t>Use case on Sharing Network Resources in 6G Networks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123E6A" w14:textId="3CFF3950" w:rsidR="00FF06AC" w:rsidRPr="00A313D2" w:rsidRDefault="00A313D2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val="de-DE" w:eastAsia="ar-SA"/>
              </w:rPr>
            </w:pPr>
            <w:r w:rsidRPr="00A313D2">
              <w:rPr>
                <w:rFonts w:eastAsia="Times New Roman" w:cs="Arial"/>
                <w:szCs w:val="18"/>
                <w:highlight w:val="yellow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F12FC5" w14:textId="7603472C" w:rsidR="00FF06AC" w:rsidRPr="00A313D2" w:rsidRDefault="00A313D2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 w:hint="cs"/>
                <w:szCs w:val="18"/>
                <w:lang w:val="de-DE" w:eastAsia="ar-SA"/>
              </w:rPr>
              <w:t>N</w:t>
            </w:r>
            <w:r>
              <w:rPr>
                <w:rFonts w:eastAsia="Arial Unicode MS" w:cs="Arial"/>
                <w:szCs w:val="18"/>
                <w:lang w:val="de-DE" w:eastAsia="ar-SA"/>
              </w:rPr>
              <w:t>ot treated.</w:t>
            </w:r>
          </w:p>
        </w:tc>
      </w:tr>
      <w:tr w:rsidR="00A313D2" w14:paraId="475534E3" w14:textId="77777777" w:rsidTr="00A313D2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6DC4DE" w14:textId="77777777" w:rsidR="00A313D2" w:rsidRPr="00A313D2" w:rsidRDefault="00A313D2" w:rsidP="00A313D2">
            <w:pPr>
              <w:snapToGrid w:val="0"/>
              <w:spacing w:after="0" w:line="240" w:lineRule="auto"/>
            </w:pPr>
            <w:proofErr w:type="spellStart"/>
            <w:r w:rsidRPr="00A313D2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26740F" w14:textId="575B2BC8" w:rsidR="00A313D2" w:rsidRPr="00A313D2" w:rsidRDefault="00A313D2" w:rsidP="00A313D2">
            <w:pPr>
              <w:snapToGrid w:val="0"/>
              <w:spacing w:after="0" w:line="240" w:lineRule="auto"/>
            </w:pPr>
            <w:hyperlink r:id="rId130" w:history="1">
              <w:r w:rsidRPr="00A313D2">
                <w:rPr>
                  <w:rStyle w:val="Hyperlink"/>
                  <w:rFonts w:cs="Arial"/>
                  <w:color w:val="auto"/>
                </w:rPr>
                <w:t>S1-244250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3F1D25" w14:textId="77777777" w:rsidR="00A313D2" w:rsidRPr="00A313D2" w:rsidRDefault="00A313D2" w:rsidP="00A313D2">
            <w:pPr>
              <w:snapToGrid w:val="0"/>
              <w:spacing w:after="0" w:line="240" w:lineRule="auto"/>
            </w:pPr>
            <w:r w:rsidRPr="00A313D2">
              <w:t xml:space="preserve">Xiaomi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4DE90A" w14:textId="77777777" w:rsidR="00A313D2" w:rsidRPr="00A313D2" w:rsidRDefault="00A313D2" w:rsidP="00A313D2">
            <w:pPr>
              <w:snapToGrid w:val="0"/>
              <w:spacing w:after="0" w:line="240" w:lineRule="auto"/>
            </w:pPr>
            <w:r w:rsidRPr="00A313D2">
              <w:t>New use case: Sensing task distribution to multiple devices of a synergy set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F1DAE1" w14:textId="26468143" w:rsidR="00A313D2" w:rsidRPr="00A313D2" w:rsidRDefault="00A313D2" w:rsidP="00A313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eastAsia="ar-SA"/>
              </w:rPr>
            </w:pPr>
            <w:r w:rsidRPr="00A313D2">
              <w:rPr>
                <w:rFonts w:eastAsia="Times New Roman" w:cs="Arial"/>
                <w:szCs w:val="18"/>
                <w:highlight w:val="yellow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66D710" w14:textId="1D648341" w:rsidR="00A313D2" w:rsidRPr="00A313D2" w:rsidRDefault="00A313D2" w:rsidP="00A313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777D0">
              <w:rPr>
                <w:rFonts w:eastAsia="Arial Unicode MS" w:cs="Arial" w:hint="cs"/>
                <w:szCs w:val="18"/>
                <w:lang w:val="de-DE" w:eastAsia="ar-SA"/>
              </w:rPr>
              <w:t>N</w:t>
            </w:r>
            <w:r w:rsidRPr="009777D0">
              <w:rPr>
                <w:rFonts w:eastAsia="Arial Unicode MS" w:cs="Arial"/>
                <w:szCs w:val="18"/>
                <w:lang w:val="de-DE" w:eastAsia="ar-SA"/>
              </w:rPr>
              <w:t>ot treated</w:t>
            </w:r>
          </w:p>
        </w:tc>
      </w:tr>
      <w:tr w:rsidR="00A313D2" w14:paraId="44D6FE9F" w14:textId="77777777" w:rsidTr="00A313D2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DACB86" w14:textId="77777777" w:rsidR="00A313D2" w:rsidRPr="00A313D2" w:rsidRDefault="00A313D2" w:rsidP="00A313D2">
            <w:pPr>
              <w:snapToGrid w:val="0"/>
              <w:spacing w:after="0" w:line="240" w:lineRule="auto"/>
            </w:pPr>
            <w:proofErr w:type="spellStart"/>
            <w:r w:rsidRPr="00A313D2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BE8C1A" w14:textId="39F6059E" w:rsidR="00A313D2" w:rsidRPr="00A313D2" w:rsidRDefault="00A313D2" w:rsidP="00A313D2">
            <w:pPr>
              <w:snapToGrid w:val="0"/>
              <w:spacing w:after="0" w:line="240" w:lineRule="auto"/>
            </w:pPr>
            <w:hyperlink r:id="rId131" w:history="1">
              <w:r w:rsidRPr="00A313D2">
                <w:rPr>
                  <w:rStyle w:val="Hyperlink"/>
                  <w:rFonts w:cs="Arial"/>
                  <w:color w:val="auto"/>
                </w:rPr>
                <w:t>S1-244252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1192AA" w14:textId="77777777" w:rsidR="00A313D2" w:rsidRPr="00A313D2" w:rsidRDefault="00A313D2" w:rsidP="00A313D2">
            <w:pPr>
              <w:snapToGrid w:val="0"/>
              <w:spacing w:after="0" w:line="240" w:lineRule="auto"/>
            </w:pPr>
            <w:r w:rsidRPr="00A313D2">
              <w:t xml:space="preserve">Xiaomi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348010" w14:textId="77777777" w:rsidR="00A313D2" w:rsidRPr="00A313D2" w:rsidRDefault="00A313D2" w:rsidP="00A313D2">
            <w:pPr>
              <w:snapToGrid w:val="0"/>
              <w:spacing w:after="0" w:line="240" w:lineRule="auto"/>
            </w:pPr>
            <w:r w:rsidRPr="00A313D2">
              <w:t>Pseudo-CR on New use case: on-going call transferring between devices of a synergy set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21CCD8" w14:textId="79D9C0F3" w:rsidR="00A313D2" w:rsidRPr="00A313D2" w:rsidRDefault="00A313D2" w:rsidP="00A313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val="de-DE" w:eastAsia="ar-SA"/>
              </w:rPr>
            </w:pPr>
            <w:r w:rsidRPr="00A313D2">
              <w:rPr>
                <w:rFonts w:eastAsia="Times New Roman" w:cs="Arial"/>
                <w:szCs w:val="18"/>
                <w:highlight w:val="yellow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BC24A7" w14:textId="340C22C4" w:rsidR="00A313D2" w:rsidRPr="00A313D2" w:rsidRDefault="00A313D2" w:rsidP="00A313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777D0">
              <w:rPr>
                <w:rFonts w:eastAsia="Arial Unicode MS" w:cs="Arial" w:hint="cs"/>
                <w:szCs w:val="18"/>
                <w:lang w:val="de-DE" w:eastAsia="ar-SA"/>
              </w:rPr>
              <w:t>N</w:t>
            </w:r>
            <w:r w:rsidRPr="009777D0">
              <w:rPr>
                <w:rFonts w:eastAsia="Arial Unicode MS" w:cs="Arial"/>
                <w:szCs w:val="18"/>
                <w:lang w:val="de-DE" w:eastAsia="ar-SA"/>
              </w:rPr>
              <w:t>ot treated</w:t>
            </w:r>
          </w:p>
        </w:tc>
      </w:tr>
      <w:tr w:rsidR="00A313D2" w14:paraId="59D75E78" w14:textId="77777777" w:rsidTr="00A313D2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F2FF71" w14:textId="77777777" w:rsidR="00A313D2" w:rsidRPr="00A313D2" w:rsidRDefault="00A313D2" w:rsidP="00A313D2">
            <w:pPr>
              <w:snapToGrid w:val="0"/>
              <w:spacing w:after="0" w:line="240" w:lineRule="auto"/>
            </w:pPr>
            <w:proofErr w:type="spellStart"/>
            <w:r w:rsidRPr="00A313D2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3E582F" w14:textId="313F51CA" w:rsidR="00A313D2" w:rsidRPr="00A313D2" w:rsidRDefault="00A313D2" w:rsidP="00A313D2">
            <w:pPr>
              <w:snapToGrid w:val="0"/>
              <w:spacing w:after="0" w:line="240" w:lineRule="auto"/>
            </w:pPr>
            <w:hyperlink r:id="rId132" w:history="1">
              <w:r w:rsidRPr="00A313D2">
                <w:rPr>
                  <w:rStyle w:val="Hyperlink"/>
                  <w:rFonts w:cs="Arial"/>
                  <w:color w:val="auto"/>
                </w:rPr>
                <w:t>S1-244300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C9DD82" w14:textId="77777777" w:rsidR="00A313D2" w:rsidRPr="00A313D2" w:rsidRDefault="00A313D2" w:rsidP="00A313D2">
            <w:pPr>
              <w:snapToGrid w:val="0"/>
              <w:spacing w:after="0" w:line="240" w:lineRule="auto"/>
            </w:pPr>
            <w:r w:rsidRPr="00A313D2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43CDA5" w14:textId="77777777" w:rsidR="00A313D2" w:rsidRPr="00A313D2" w:rsidRDefault="00A313D2" w:rsidP="00A313D2">
            <w:pPr>
              <w:snapToGrid w:val="0"/>
              <w:spacing w:after="0" w:line="240" w:lineRule="auto"/>
            </w:pPr>
            <w:r w:rsidRPr="00A313D2">
              <w:t>Use case on mobile robotic platforms in nursing ward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3511E0" w14:textId="31CC33C6" w:rsidR="00A313D2" w:rsidRPr="00A313D2" w:rsidRDefault="00A313D2" w:rsidP="00A313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val="de-DE" w:eastAsia="ar-SA"/>
              </w:rPr>
            </w:pPr>
            <w:r w:rsidRPr="00A313D2">
              <w:rPr>
                <w:rFonts w:eastAsia="Times New Roman" w:cs="Arial"/>
                <w:szCs w:val="18"/>
                <w:highlight w:val="yellow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FB9D89" w14:textId="509E7DFD" w:rsidR="00A313D2" w:rsidRPr="00A313D2" w:rsidRDefault="00A313D2" w:rsidP="00A313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777D0">
              <w:rPr>
                <w:rFonts w:eastAsia="Arial Unicode MS" w:cs="Arial" w:hint="cs"/>
                <w:szCs w:val="18"/>
                <w:lang w:val="de-DE" w:eastAsia="ar-SA"/>
              </w:rPr>
              <w:t>N</w:t>
            </w:r>
            <w:r w:rsidRPr="009777D0">
              <w:rPr>
                <w:rFonts w:eastAsia="Arial Unicode MS" w:cs="Arial"/>
                <w:szCs w:val="18"/>
                <w:lang w:val="de-DE" w:eastAsia="ar-SA"/>
              </w:rPr>
              <w:t>ot treated</w:t>
            </w:r>
          </w:p>
        </w:tc>
      </w:tr>
      <w:tr w:rsidR="00FF06AC" w14:paraId="6ADD0C8C" w14:textId="77777777" w:rsidTr="006B1778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50094C" w14:textId="77777777" w:rsidR="00FF06AC" w:rsidRDefault="00FF06AC" w:rsidP="006B1778">
            <w:pPr>
              <w:snapToGrid w:val="0"/>
              <w:spacing w:after="0" w:line="240" w:lineRule="auto"/>
            </w:pPr>
            <w:proofErr w:type="spellStart"/>
            <w: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816B12" w14:textId="3D177C97" w:rsidR="00FF06AC" w:rsidRDefault="00A313D2" w:rsidP="006B1778">
            <w:pPr>
              <w:snapToGrid w:val="0"/>
              <w:spacing w:after="0" w:line="240" w:lineRule="auto"/>
            </w:pPr>
            <w:hyperlink r:id="rId133" w:history="1">
              <w:r w:rsidR="006B1778">
                <w:rPr>
                  <w:rStyle w:val="Hyperlink"/>
                  <w:rFonts w:cs="Arial"/>
                </w:rPr>
                <w:t>S1-244301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F56FCC" w14:textId="77777777" w:rsidR="00FF06AC" w:rsidRDefault="00FF06AC" w:rsidP="006B1778">
            <w:pPr>
              <w:snapToGrid w:val="0"/>
              <w:spacing w:after="0" w:line="240" w:lineRule="auto"/>
            </w:pPr>
            <w: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CED248" w14:textId="77777777" w:rsidR="00FF06AC" w:rsidRDefault="00FF06AC" w:rsidP="006B1778">
            <w:pPr>
              <w:snapToGrid w:val="0"/>
              <w:spacing w:after="0" w:line="240" w:lineRule="auto"/>
            </w:pPr>
            <w:r>
              <w:t>Use case on low power high accuracy positioning tags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65E0A8" w14:textId="77777777" w:rsidR="00FF06AC" w:rsidRDefault="00FF06AC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687854" w14:textId="77777777" w:rsidR="00FF06AC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 xml:space="preserve">Postponed by the source company. </w:t>
            </w:r>
          </w:p>
        </w:tc>
      </w:tr>
      <w:tr w:rsidR="00FF06AC" w14:paraId="7EA6B544" w14:textId="77777777" w:rsidTr="00097828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37557D" w14:textId="77777777" w:rsidR="00FF06AC" w:rsidRDefault="00FF06AC" w:rsidP="006B1778">
            <w:pPr>
              <w:snapToGrid w:val="0"/>
              <w:spacing w:after="0" w:line="240" w:lineRule="auto"/>
            </w:pPr>
            <w:proofErr w:type="spellStart"/>
            <w: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D7755A" w14:textId="6B34E506" w:rsidR="00FF06AC" w:rsidRDefault="00A313D2" w:rsidP="006B1778">
            <w:pPr>
              <w:snapToGrid w:val="0"/>
              <w:spacing w:after="0" w:line="240" w:lineRule="auto"/>
            </w:pPr>
            <w:hyperlink r:id="rId134" w:history="1">
              <w:r w:rsidR="006B1778">
                <w:rPr>
                  <w:rStyle w:val="Hyperlink"/>
                  <w:rFonts w:cs="Arial"/>
                </w:rPr>
                <w:t>S1-244302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BDC878" w14:textId="77777777" w:rsidR="00FF06AC" w:rsidRDefault="00FF06AC" w:rsidP="006B1778">
            <w:pPr>
              <w:snapToGrid w:val="0"/>
              <w:spacing w:after="0" w:line="240" w:lineRule="auto"/>
            </w:pPr>
            <w: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C0AE6F" w14:textId="77777777" w:rsidR="00FF06AC" w:rsidRDefault="00FF06AC" w:rsidP="006B1778">
            <w:pPr>
              <w:snapToGrid w:val="0"/>
              <w:spacing w:after="0" w:line="240" w:lineRule="auto"/>
            </w:pPr>
            <w:r>
              <w:t>Use case on 6G indoor positioning and mapping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F0C87E" w14:textId="77777777" w:rsidR="00FF06AC" w:rsidRDefault="00FF06AC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486065" w14:textId="77777777" w:rsidR="00FF06AC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 xml:space="preserve">Postponed by the source company. </w:t>
            </w:r>
          </w:p>
        </w:tc>
      </w:tr>
      <w:tr w:rsidR="00FF06AC" w14:paraId="3AFD6F13" w14:textId="77777777" w:rsidTr="00097828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84E2D8" w14:textId="77777777" w:rsidR="00FF06AC" w:rsidRPr="00097828" w:rsidRDefault="00FF06AC" w:rsidP="006B1778">
            <w:pPr>
              <w:snapToGrid w:val="0"/>
              <w:spacing w:after="0" w:line="240" w:lineRule="auto"/>
            </w:pPr>
            <w:proofErr w:type="spellStart"/>
            <w:r w:rsidRPr="00097828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FF5D18" w14:textId="35EAE46E" w:rsidR="00FF06AC" w:rsidRPr="00097828" w:rsidRDefault="00A313D2" w:rsidP="006B1778">
            <w:pPr>
              <w:snapToGrid w:val="0"/>
              <w:spacing w:after="0" w:line="240" w:lineRule="auto"/>
            </w:pPr>
            <w:hyperlink r:id="rId135" w:history="1">
              <w:r w:rsidR="006B1778" w:rsidRPr="00097828">
                <w:rPr>
                  <w:rStyle w:val="Hyperlink"/>
                  <w:color w:val="auto"/>
                </w:rPr>
                <w:t>S1-244347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A35FC0" w14:textId="77777777" w:rsidR="00FF06AC" w:rsidRPr="00097828" w:rsidRDefault="00FF06AC" w:rsidP="006B1778">
            <w:pPr>
              <w:snapToGrid w:val="0"/>
              <w:spacing w:after="0" w:line="240" w:lineRule="auto"/>
            </w:pPr>
            <w:r w:rsidRPr="00097828">
              <w:t xml:space="preserve">China Mobile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9D104F" w14:textId="77777777" w:rsidR="00FF06AC" w:rsidRPr="00097828" w:rsidRDefault="00FF06AC" w:rsidP="006B1778">
            <w:pPr>
              <w:snapToGrid w:val="0"/>
              <w:spacing w:after="0" w:line="240" w:lineRule="auto"/>
            </w:pPr>
            <w:r w:rsidRPr="00097828">
              <w:t xml:space="preserve">Use case on subscriber self-identity </w:t>
            </w:r>
            <w:proofErr w:type="spellStart"/>
            <w:r w:rsidRPr="00097828">
              <w:t>authenticatio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876C15" w14:textId="7A37B5F3" w:rsidR="00FF06AC" w:rsidRPr="00097828" w:rsidRDefault="00097828" w:rsidP="006B1778">
            <w:pPr>
              <w:snapToGrid w:val="0"/>
              <w:spacing w:after="0" w:line="240" w:lineRule="auto"/>
              <w:rPr>
                <w:lang w:val="de-DE" w:eastAsia="ar-SA"/>
              </w:rPr>
            </w:pPr>
            <w:r w:rsidRPr="00097828">
              <w:rPr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4A431D" w14:textId="77777777" w:rsidR="00FF06AC" w:rsidRPr="00097828" w:rsidRDefault="00FF06AC" w:rsidP="006B1778">
            <w:pPr>
              <w:snapToGrid w:val="0"/>
              <w:spacing w:after="0" w:line="240" w:lineRule="auto"/>
              <w:rPr>
                <w:lang w:val="de-DE" w:eastAsia="ar-SA"/>
              </w:rPr>
            </w:pPr>
            <w:r w:rsidRPr="00097828">
              <w:rPr>
                <w:lang w:val="de-DE" w:eastAsia="ar-SA"/>
              </w:rPr>
              <w:t>Postponed by the source company.</w:t>
            </w:r>
          </w:p>
        </w:tc>
      </w:tr>
      <w:tr w:rsidR="00FF06AC" w14:paraId="7BB8438A" w14:textId="77777777" w:rsidTr="00A313D2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9B06F1" w14:textId="77777777" w:rsidR="00FF06AC" w:rsidRDefault="00FF06AC" w:rsidP="006B1778">
            <w:pPr>
              <w:snapToGrid w:val="0"/>
              <w:spacing w:after="0" w:line="240" w:lineRule="auto"/>
            </w:pPr>
            <w:proofErr w:type="spellStart"/>
            <w: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6619A1" w14:textId="67C935AF" w:rsidR="00FF06AC" w:rsidRDefault="00A313D2" w:rsidP="006B1778">
            <w:pPr>
              <w:snapToGrid w:val="0"/>
              <w:spacing w:after="0" w:line="240" w:lineRule="auto"/>
            </w:pPr>
            <w:hyperlink r:id="rId136" w:history="1">
              <w:r w:rsidR="006B1778">
                <w:rPr>
                  <w:rStyle w:val="Hyperlink"/>
                  <w:rFonts w:cs="Arial"/>
                </w:rPr>
                <w:t>S1-244351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F1F34E" w14:textId="77777777" w:rsidR="00FF06AC" w:rsidRDefault="00FF06AC" w:rsidP="006B1778">
            <w:pPr>
              <w:snapToGrid w:val="0"/>
              <w:spacing w:after="0" w:line="240" w:lineRule="auto"/>
            </w:pPr>
            <w:r>
              <w:t>Qualcomm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0FCB8F" w14:textId="77777777" w:rsidR="00FF06AC" w:rsidRDefault="00FF06AC" w:rsidP="006B1778">
            <w:pPr>
              <w:snapToGrid w:val="0"/>
              <w:spacing w:after="0" w:line="240" w:lineRule="auto"/>
            </w:pPr>
            <w:r>
              <w:t>Use case on Supplemental NW Extension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00F22F" w14:textId="4CB05230" w:rsidR="00FF06AC" w:rsidRDefault="00FF06AC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 xml:space="preserve">Revised to </w:t>
            </w:r>
            <w:hyperlink r:id="rId137" w:history="1">
              <w:r w:rsidR="006B1778">
                <w:rPr>
                  <w:rStyle w:val="Hyperlink"/>
                  <w:rFonts w:eastAsia="Times New Roman" w:cs="Arial"/>
                  <w:szCs w:val="18"/>
                  <w:lang w:val="de-DE" w:eastAsia="ar-SA"/>
                </w:rPr>
                <w:t>S1-244399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57C89F" w14:textId="77777777" w:rsidR="00FF06AC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FF06AC" w14:paraId="66677B3D" w14:textId="77777777" w:rsidTr="00A313D2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0405C8" w14:textId="77777777" w:rsidR="00FF06AC" w:rsidRPr="00A313D2" w:rsidRDefault="00FF06AC" w:rsidP="006B1778">
            <w:pPr>
              <w:snapToGrid w:val="0"/>
              <w:spacing w:after="0" w:line="240" w:lineRule="auto"/>
            </w:pPr>
            <w:proofErr w:type="spellStart"/>
            <w:r w:rsidRPr="00A313D2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5EC537" w14:textId="1D772078" w:rsidR="00FF06AC" w:rsidRPr="00A313D2" w:rsidRDefault="00A313D2" w:rsidP="006B1778">
            <w:pPr>
              <w:snapToGrid w:val="0"/>
              <w:spacing w:after="0" w:line="240" w:lineRule="auto"/>
            </w:pPr>
            <w:hyperlink r:id="rId138" w:history="1">
              <w:r w:rsidR="006B1778" w:rsidRPr="00A313D2">
                <w:rPr>
                  <w:rStyle w:val="Hyperlink"/>
                  <w:rFonts w:cs="Arial"/>
                  <w:color w:val="auto"/>
                </w:rPr>
                <w:t>S1-244399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C0969C" w14:textId="77777777" w:rsidR="00FF06AC" w:rsidRPr="00A313D2" w:rsidRDefault="00FF06AC" w:rsidP="006B1778">
            <w:pPr>
              <w:snapToGrid w:val="0"/>
              <w:spacing w:after="0" w:line="240" w:lineRule="auto"/>
            </w:pPr>
            <w:r w:rsidRPr="00A313D2">
              <w:t>Qualcomm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5ED162" w14:textId="77777777" w:rsidR="00FF06AC" w:rsidRPr="00A313D2" w:rsidRDefault="00FF06AC" w:rsidP="006B1778">
            <w:pPr>
              <w:snapToGrid w:val="0"/>
              <w:spacing w:after="0" w:line="240" w:lineRule="auto"/>
            </w:pPr>
            <w:r w:rsidRPr="00A313D2">
              <w:t>Use case on Supplemental NW Extension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93A066" w14:textId="01EAF266" w:rsidR="00FF06AC" w:rsidRPr="00A313D2" w:rsidRDefault="00A313D2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val="de-DE" w:eastAsia="ar-SA"/>
              </w:rPr>
            </w:pPr>
            <w:r w:rsidRPr="00A313D2">
              <w:rPr>
                <w:rFonts w:eastAsia="Times New Roman" w:cs="Arial"/>
                <w:szCs w:val="18"/>
                <w:highlight w:val="yellow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73A9D6" w14:textId="77777777" w:rsidR="00FF06AC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313D2">
              <w:rPr>
                <w:rFonts w:eastAsia="Arial Unicode MS" w:cs="Arial"/>
                <w:szCs w:val="18"/>
                <w:lang w:val="de-DE" w:eastAsia="ar-SA"/>
              </w:rPr>
              <w:t xml:space="preserve">Revision of </w:t>
            </w:r>
            <w:hyperlink r:id="rId139" w:history="1">
              <w:r w:rsidR="006B1778" w:rsidRPr="00A313D2">
                <w:rPr>
                  <w:rStyle w:val="Hyperlink"/>
                  <w:rFonts w:eastAsia="Arial Unicode MS" w:cs="Arial"/>
                  <w:color w:val="auto"/>
                  <w:szCs w:val="18"/>
                  <w:lang w:val="de-DE" w:eastAsia="ar-SA"/>
                </w:rPr>
                <w:t>S1-244351</w:t>
              </w:r>
            </w:hyperlink>
            <w:r w:rsidRPr="00A313D2">
              <w:rPr>
                <w:rFonts w:eastAsia="Arial Unicode MS" w:cs="Arial"/>
                <w:szCs w:val="18"/>
                <w:lang w:val="de-DE" w:eastAsia="ar-SA"/>
              </w:rPr>
              <w:t>.</w:t>
            </w:r>
          </w:p>
          <w:p w14:paraId="5F7D5660" w14:textId="674760FD" w:rsidR="00A313D2" w:rsidRPr="00A313D2" w:rsidRDefault="00A313D2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 w:hint="cs"/>
                <w:szCs w:val="18"/>
                <w:lang w:val="de-DE" w:eastAsia="ar-SA"/>
              </w:rPr>
              <w:t>N</w:t>
            </w:r>
            <w:r>
              <w:rPr>
                <w:rFonts w:eastAsia="Arial Unicode MS" w:cs="Arial"/>
                <w:szCs w:val="18"/>
                <w:lang w:val="de-DE" w:eastAsia="ar-SA"/>
              </w:rPr>
              <w:t>ot treated</w:t>
            </w:r>
          </w:p>
        </w:tc>
      </w:tr>
      <w:tr w:rsidR="00FF06AC" w14:paraId="43C645A9" w14:textId="77777777" w:rsidTr="00A313D2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EFAF40" w14:textId="77777777" w:rsidR="00FF06AC" w:rsidRPr="00A313D2" w:rsidRDefault="00FF06AC" w:rsidP="006B1778">
            <w:pPr>
              <w:snapToGrid w:val="0"/>
              <w:spacing w:after="0" w:line="240" w:lineRule="auto"/>
            </w:pPr>
            <w:proofErr w:type="spellStart"/>
            <w:r w:rsidRPr="00A313D2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22E6CB" w14:textId="03F8F8DD" w:rsidR="00FF06AC" w:rsidRPr="00A313D2" w:rsidRDefault="00A313D2" w:rsidP="006B1778">
            <w:pPr>
              <w:snapToGrid w:val="0"/>
              <w:spacing w:after="0" w:line="240" w:lineRule="auto"/>
            </w:pPr>
            <w:hyperlink r:id="rId140" w:history="1">
              <w:r w:rsidR="006B1778" w:rsidRPr="00A313D2">
                <w:rPr>
                  <w:rStyle w:val="Hyperlink"/>
                  <w:rFonts w:cs="Arial"/>
                  <w:color w:val="auto"/>
                </w:rPr>
                <w:t>S1-244370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FCCA97" w14:textId="77777777" w:rsidR="00FF06AC" w:rsidRPr="00A313D2" w:rsidRDefault="00FF06AC" w:rsidP="006B1778">
            <w:pPr>
              <w:snapToGrid w:val="0"/>
              <w:spacing w:after="0" w:line="240" w:lineRule="auto"/>
            </w:pPr>
            <w:proofErr w:type="spellStart"/>
            <w:r w:rsidRPr="00A313D2">
              <w:t>InterDigital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F502AE" w14:textId="77777777" w:rsidR="00FF06AC" w:rsidRPr="00A313D2" w:rsidRDefault="00FF06AC" w:rsidP="006B1778">
            <w:pPr>
              <w:snapToGrid w:val="0"/>
              <w:spacing w:after="0" w:line="240" w:lineRule="auto"/>
              <w:rPr>
                <w:lang w:eastAsia="ja-JP"/>
              </w:rPr>
            </w:pPr>
            <w:r w:rsidRPr="00A313D2">
              <w:t>Data Collection as a Service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74C8EC" w14:textId="2D61E0C3" w:rsidR="00FF06AC" w:rsidRPr="00A313D2" w:rsidRDefault="00A313D2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val="de-DE" w:eastAsia="ar-SA"/>
              </w:rPr>
            </w:pPr>
            <w:r w:rsidRPr="00A313D2">
              <w:rPr>
                <w:rFonts w:eastAsia="Times New Roman" w:cs="Arial"/>
                <w:szCs w:val="18"/>
                <w:highlight w:val="yellow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4CB4F1" w14:textId="6B542302" w:rsidR="00FF06AC" w:rsidRPr="00A313D2" w:rsidRDefault="00A313D2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 w:hint="cs"/>
                <w:szCs w:val="18"/>
                <w:lang w:val="de-DE" w:eastAsia="ar-SA"/>
              </w:rPr>
              <w:t>N</w:t>
            </w:r>
            <w:r>
              <w:rPr>
                <w:rFonts w:eastAsia="Arial Unicode MS" w:cs="Arial"/>
                <w:szCs w:val="18"/>
                <w:lang w:val="de-DE" w:eastAsia="ar-SA"/>
              </w:rPr>
              <w:t>ot treated</w:t>
            </w:r>
          </w:p>
        </w:tc>
      </w:tr>
      <w:tr w:rsidR="00FF06AC" w14:paraId="4DA7A4E9" w14:textId="77777777" w:rsidTr="00A043D4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86B4282" w14:textId="77777777" w:rsidR="00FF06AC" w:rsidRPr="00A043D4" w:rsidRDefault="00FF06AC" w:rsidP="006B1778">
            <w:pPr>
              <w:snapToGrid w:val="0"/>
              <w:spacing w:after="0" w:line="240" w:lineRule="auto"/>
            </w:pPr>
            <w:proofErr w:type="spellStart"/>
            <w:r w:rsidRPr="00A043D4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5E32E19" w14:textId="74048A3C" w:rsidR="00FF06AC" w:rsidRPr="00A043D4" w:rsidRDefault="00A313D2" w:rsidP="006B1778">
            <w:pPr>
              <w:snapToGrid w:val="0"/>
              <w:spacing w:after="0" w:line="240" w:lineRule="auto"/>
            </w:pPr>
            <w:hyperlink r:id="rId141" w:history="1">
              <w:r w:rsidR="006B1778" w:rsidRPr="00A043D4">
                <w:rPr>
                  <w:rStyle w:val="Hyperlink"/>
                  <w:color w:val="auto"/>
                </w:rPr>
                <w:t>S1-244344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76C49C0" w14:textId="77777777" w:rsidR="00FF06AC" w:rsidRPr="00A043D4" w:rsidRDefault="00FF06AC" w:rsidP="006B1778">
            <w:pPr>
              <w:snapToGrid w:val="0"/>
              <w:spacing w:after="0" w:line="240" w:lineRule="auto"/>
            </w:pPr>
            <w:r w:rsidRPr="00A043D4">
              <w:t xml:space="preserve">Reliance </w:t>
            </w:r>
            <w:proofErr w:type="spellStart"/>
            <w:r w:rsidRPr="00A043D4">
              <w:t>Jio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0562E54" w14:textId="77777777" w:rsidR="00FF06AC" w:rsidRPr="00A043D4" w:rsidRDefault="00FF06AC" w:rsidP="006B1778">
            <w:pPr>
              <w:snapToGrid w:val="0"/>
              <w:spacing w:after="0" w:line="240" w:lineRule="auto"/>
            </w:pPr>
            <w:r w:rsidRPr="00A043D4">
              <w:t xml:space="preserve">6G inputs from Reliance </w:t>
            </w:r>
            <w:proofErr w:type="spellStart"/>
            <w:r w:rsidRPr="00A043D4">
              <w:t>Jio</w:t>
            </w:r>
            <w:proofErr w:type="spellEnd"/>
            <w:r w:rsidRPr="00A043D4"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53C35B7" w14:textId="315C8FDE" w:rsidR="00FF06AC" w:rsidRPr="00A043D4" w:rsidRDefault="00A043D4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A043D4">
              <w:rPr>
                <w:rFonts w:eastAsia="Times New Roman" w:cs="Arial"/>
                <w:szCs w:val="18"/>
                <w:highlight w:val="yellow"/>
                <w:lang w:val="de-DE" w:eastAsia="ar-SA"/>
              </w:rPr>
              <w:t>Withdrawn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1E58838" w14:textId="77777777" w:rsidR="00FF06AC" w:rsidRPr="00A043D4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043D4">
              <w:rPr>
                <w:rFonts w:eastAsia="Times New Roman" w:cs="Arial"/>
                <w:szCs w:val="18"/>
                <w:highlight w:val="yellow"/>
                <w:lang w:val="de-DE" w:eastAsia="ar-SA"/>
              </w:rPr>
              <w:t>LATE</w:t>
            </w:r>
            <w:r w:rsidRPr="00A043D4">
              <w:rPr>
                <w:rFonts w:eastAsia="Times New Roman" w:cs="Arial"/>
                <w:szCs w:val="18"/>
                <w:lang w:val="de-DE" w:eastAsia="ar-SA"/>
              </w:rPr>
              <w:t xml:space="preserve"> contribution</w:t>
            </w:r>
          </w:p>
        </w:tc>
      </w:tr>
      <w:tr w:rsidR="00FF06AC" w14:paraId="176ED492" w14:textId="77777777" w:rsidTr="006B1778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6E4CF2" w14:textId="77777777" w:rsidR="00FF06AC" w:rsidRDefault="00FF06AC" w:rsidP="006B1778">
            <w:pPr>
              <w:snapToGrid w:val="0"/>
              <w:spacing w:after="0" w:line="240" w:lineRule="auto"/>
            </w:pPr>
            <w:proofErr w:type="spellStart"/>
            <w: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8AB2A3" w14:textId="3F234065" w:rsidR="00FF06AC" w:rsidRDefault="00A313D2" w:rsidP="006B1778">
            <w:pPr>
              <w:snapToGrid w:val="0"/>
              <w:spacing w:after="0" w:line="240" w:lineRule="auto"/>
            </w:pPr>
            <w:hyperlink r:id="rId142" w:history="1">
              <w:r w:rsidR="006B1778">
                <w:rPr>
                  <w:rStyle w:val="Hyperlink"/>
                  <w:rFonts w:cs="Arial"/>
                </w:rPr>
                <w:t>S1-244171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F3DF12" w14:textId="77777777" w:rsidR="00FF06AC" w:rsidRDefault="00FF06AC" w:rsidP="006B1778">
            <w:pPr>
              <w:snapToGrid w:val="0"/>
              <w:spacing w:after="0" w:line="240" w:lineRule="auto"/>
            </w:pPr>
            <w:r>
              <w:t>CSCN, 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C196CC" w14:textId="77777777" w:rsidR="00FF06AC" w:rsidRDefault="00FF06AC" w:rsidP="006B1778">
            <w:pPr>
              <w:snapToGrid w:val="0"/>
              <w:spacing w:after="0" w:line="240" w:lineRule="auto"/>
            </w:pPr>
            <w:r>
              <w:t>Use case on High-accuracy positioning with LEO observation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C2E11B" w14:textId="77777777" w:rsidR="00FF06AC" w:rsidRDefault="00FF06AC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>Moved to 8.1.3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42B036" w14:textId="77777777" w:rsidR="00FF06AC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FF06AC" w14:paraId="26B71154" w14:textId="77777777" w:rsidTr="006B1778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DDAD6C" w14:textId="77777777" w:rsidR="00FF06AC" w:rsidRDefault="00FF06AC" w:rsidP="006B1778">
            <w:pPr>
              <w:snapToGrid w:val="0"/>
              <w:spacing w:after="0" w:line="240" w:lineRule="auto"/>
            </w:pPr>
            <w:proofErr w:type="spellStart"/>
            <w: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52CD8C" w14:textId="2DDE27AE" w:rsidR="00FF06AC" w:rsidRDefault="00A313D2" w:rsidP="006B1778">
            <w:pPr>
              <w:snapToGrid w:val="0"/>
              <w:spacing w:after="0" w:line="240" w:lineRule="auto"/>
            </w:pPr>
            <w:hyperlink r:id="rId143" w:history="1">
              <w:r w:rsidR="006B1778">
                <w:rPr>
                  <w:rStyle w:val="Hyperlink"/>
                  <w:rFonts w:cs="Arial"/>
                </w:rPr>
                <w:t>S1-244026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A42803" w14:textId="77777777" w:rsidR="00FF06AC" w:rsidRDefault="00FF06AC" w:rsidP="006B1778">
            <w:pPr>
              <w:snapToGrid w:val="0"/>
              <w:spacing w:after="0" w:line="240" w:lineRule="auto"/>
            </w:pPr>
            <w:r>
              <w:t xml:space="preserve">Rakuten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9FBEC0" w14:textId="77777777" w:rsidR="00FF06AC" w:rsidRDefault="00FF06AC" w:rsidP="006B1778">
            <w:pPr>
              <w:snapToGrid w:val="0"/>
              <w:spacing w:after="0" w:line="240" w:lineRule="auto"/>
              <w:rPr>
                <w:lang w:val="nl-NL"/>
              </w:rPr>
            </w:pPr>
            <w:r>
              <w:rPr>
                <w:lang w:val="nl-NL"/>
              </w:rPr>
              <w:t>Digital Twin in 6G Network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65B4C9" w14:textId="77777777" w:rsidR="00FF06AC" w:rsidRDefault="00FF06AC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>Moved to 8.1.1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D55F55" w14:textId="77777777" w:rsidR="00FF06AC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FF06AC" w14:paraId="05096A1E" w14:textId="77777777" w:rsidTr="006B1778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8208800" w14:textId="77777777" w:rsidR="00FF06AC" w:rsidRDefault="00FF06AC" w:rsidP="006B1778">
            <w:pPr>
              <w:snapToGrid w:val="0"/>
              <w:spacing w:after="0" w:line="240" w:lineRule="auto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30E4296" w14:textId="5105AEF1" w:rsidR="00FF06AC" w:rsidRDefault="00A313D2" w:rsidP="006B1778">
            <w:pPr>
              <w:snapToGrid w:val="0"/>
              <w:spacing w:after="0" w:line="240" w:lineRule="auto"/>
              <w:rPr>
                <w:lang w:eastAsia="ja-JP"/>
              </w:rPr>
            </w:pPr>
            <w:hyperlink r:id="rId144" w:history="1">
              <w:r w:rsidR="006B1778">
                <w:rPr>
                  <w:rStyle w:val="Hyperlink"/>
                </w:rPr>
                <w:t>S1-244147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51D657D" w14:textId="77777777" w:rsidR="00FF06AC" w:rsidRDefault="00FF06AC" w:rsidP="006B1778">
            <w:pPr>
              <w:snapToGrid w:val="0"/>
              <w:spacing w:after="0" w:line="240" w:lineRule="auto"/>
            </w:pPr>
            <w:r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3CB1C97" w14:textId="77777777" w:rsidR="00FF06AC" w:rsidRDefault="00FF06AC" w:rsidP="006B1778">
            <w:pPr>
              <w:snapToGrid w:val="0"/>
              <w:spacing w:after="0" w:line="240" w:lineRule="auto"/>
            </w:pPr>
            <w:r>
              <w:t>Use case on Smart Group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2149ED4" w14:textId="77777777" w:rsidR="00FF06AC" w:rsidRDefault="00FF06AC" w:rsidP="006B17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>Withdrawn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C1DF9EA" w14:textId="77777777" w:rsidR="00FF06AC" w:rsidRDefault="00FF06AC" w:rsidP="006B177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4A20C5" w:rsidRPr="00745D37" w14:paraId="0831FF91" w14:textId="77777777" w:rsidTr="006B1778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D0E49CC" w14:textId="77777777" w:rsidR="004A20C5" w:rsidRPr="00E93093" w:rsidRDefault="004A20C5" w:rsidP="00C86E1E">
            <w:pPr>
              <w:pStyle w:val="Heading1"/>
              <w:rPr>
                <w:lang w:val="en-US"/>
              </w:rPr>
            </w:pPr>
            <w:bookmarkStart w:id="7" w:name="_Hlk150412794"/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bookmarkEnd w:id="7"/>
      <w:tr w:rsidR="001E3AF0" w:rsidRPr="00B209E2" w14:paraId="5383A62E" w14:textId="77777777" w:rsidTr="006B177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6011F" w14:textId="77777777" w:rsidR="001E3AF0" w:rsidRPr="00B209E2" w:rsidRDefault="001E3AF0" w:rsidP="001E3A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5B284" w14:textId="77777777" w:rsidR="001E3AF0" w:rsidRPr="00B209E2" w:rsidRDefault="001E3AF0" w:rsidP="001E3AF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E4AE5" w14:textId="77777777" w:rsidR="001E3AF0" w:rsidRPr="00B209E2" w:rsidRDefault="001E3AF0" w:rsidP="001E3AF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C0979" w14:textId="1B423579" w:rsidR="001E3AF0" w:rsidRPr="00B209E2" w:rsidRDefault="001E3AF0" w:rsidP="001E3AF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/>
                <w:szCs w:val="18"/>
                <w:lang w:val="fr-FR" w:eastAsia="ar-SA"/>
              </w:rPr>
              <w:t>S1-24454</w:t>
            </w:r>
            <w:r w:rsidR="00E35B52">
              <w:rPr>
                <w:rFonts w:eastAsia="Times New Roman"/>
                <w:szCs w:val="18"/>
                <w:lang w:val="fr-FR" w:eastAsia="ar-SA"/>
              </w:rPr>
              <w:t>8</w:t>
            </w:r>
            <w:r>
              <w:rPr>
                <w:rFonts w:eastAsia="Times New Roman"/>
                <w:szCs w:val="18"/>
                <w:lang w:val="fr-FR" w:eastAsia="ar-SA"/>
              </w:rPr>
              <w:t xml:space="preserve"> </w:t>
            </w:r>
            <w:proofErr w:type="spellStart"/>
            <w:r w:rsidR="00EF128D">
              <w:rPr>
                <w:rFonts w:eastAsia="Times New Roman"/>
                <w:szCs w:val="18"/>
                <w:lang w:val="fr-FR" w:eastAsia="ar-SA"/>
              </w:rPr>
              <w:t>is</w:t>
            </w:r>
            <w:proofErr w:type="spellEnd"/>
            <w:r>
              <w:rPr>
                <w:rFonts w:eastAsia="Times New Roman"/>
                <w:szCs w:val="18"/>
                <w:lang w:val="fr-FR" w:eastAsia="ar-SA"/>
              </w:rPr>
              <w:t xml:space="preserve"> not </w:t>
            </w:r>
            <w:proofErr w:type="spellStart"/>
            <w:r>
              <w:rPr>
                <w:rFonts w:eastAsia="Times New Roman"/>
                <w:szCs w:val="18"/>
                <w:lang w:val="fr-FR" w:eastAsia="ar-SA"/>
              </w:rPr>
              <w:t>allocated</w:t>
            </w:r>
            <w:proofErr w:type="spellEnd"/>
            <w:r>
              <w:rPr>
                <w:rFonts w:eastAsia="Times New Roman"/>
                <w:szCs w:val="18"/>
                <w:lang w:val="fr-FR" w:eastAsia="ar-SA"/>
              </w:rPr>
              <w:t>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433AF" w14:textId="77777777" w:rsidR="001E3AF0" w:rsidRPr="00B209E2" w:rsidRDefault="001E3AF0" w:rsidP="001E3A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F9A6B" w14:textId="77777777" w:rsidR="001E3AF0" w:rsidRPr="00B209E2" w:rsidRDefault="001E3AF0" w:rsidP="001E3AF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1E3AF0" w:rsidRPr="00B209E2" w14:paraId="51AAA14A" w14:textId="77777777" w:rsidTr="006B177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B0C19" w14:textId="77777777" w:rsidR="001E3AF0" w:rsidRPr="00B209E2" w:rsidRDefault="001E3AF0" w:rsidP="001E3A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C0FAB" w14:textId="77777777" w:rsidR="001E3AF0" w:rsidRPr="00B209E2" w:rsidRDefault="001E3AF0" w:rsidP="001E3AF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2053C" w14:textId="77777777" w:rsidR="001E3AF0" w:rsidRPr="00B209E2" w:rsidRDefault="001E3AF0" w:rsidP="001E3AF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FC136" w14:textId="77777777" w:rsidR="001E3AF0" w:rsidRPr="00B209E2" w:rsidRDefault="001E3AF0" w:rsidP="001E3AF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41C78" w14:textId="77777777" w:rsidR="001E3AF0" w:rsidRPr="00B209E2" w:rsidRDefault="001E3AF0" w:rsidP="001E3A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7FE" w14:textId="77777777" w:rsidR="001E3AF0" w:rsidRPr="00B209E2" w:rsidRDefault="001E3AF0" w:rsidP="001E3AF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1E3AF0" w:rsidRPr="00B209E2" w14:paraId="754438DA" w14:textId="77777777" w:rsidTr="006B177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A81CE" w14:textId="77777777" w:rsidR="001E3AF0" w:rsidRPr="00B209E2" w:rsidRDefault="001E3AF0" w:rsidP="001E3A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28138" w14:textId="77777777" w:rsidR="001E3AF0" w:rsidRPr="00B209E2" w:rsidRDefault="001E3AF0" w:rsidP="001E3AF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422D4" w14:textId="77777777" w:rsidR="001E3AF0" w:rsidRPr="00B209E2" w:rsidRDefault="001E3AF0" w:rsidP="001E3AF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8DE8F" w14:textId="77777777" w:rsidR="001E3AF0" w:rsidRPr="00B209E2" w:rsidRDefault="001E3AF0" w:rsidP="001E3AF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EC89F" w14:textId="77777777" w:rsidR="001E3AF0" w:rsidRPr="00B209E2" w:rsidRDefault="001E3AF0" w:rsidP="001E3A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37034" w14:textId="77777777" w:rsidR="001E3AF0" w:rsidRPr="00B209E2" w:rsidRDefault="001E3AF0" w:rsidP="001E3AF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1E3AF0" w:rsidRPr="00B209E2" w14:paraId="63CEB4A5" w14:textId="77777777" w:rsidTr="006B177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60BB7" w14:textId="77777777" w:rsidR="001E3AF0" w:rsidRPr="00B209E2" w:rsidRDefault="001E3AF0" w:rsidP="001E3A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C4385" w14:textId="77777777" w:rsidR="001E3AF0" w:rsidRPr="00B209E2" w:rsidRDefault="001E3AF0" w:rsidP="001E3AF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72F90" w14:textId="77777777" w:rsidR="001E3AF0" w:rsidRPr="00B209E2" w:rsidRDefault="001E3AF0" w:rsidP="001E3AF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89709" w14:textId="77777777" w:rsidR="001E3AF0" w:rsidRPr="00B209E2" w:rsidRDefault="001E3AF0" w:rsidP="001E3AF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6E113" w14:textId="77777777" w:rsidR="001E3AF0" w:rsidRPr="00B209E2" w:rsidRDefault="001E3AF0" w:rsidP="001E3A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58792" w14:textId="77777777" w:rsidR="001E3AF0" w:rsidRPr="00B209E2" w:rsidRDefault="001E3AF0" w:rsidP="001E3AF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1E3AF0" w:rsidRPr="00B209E2" w14:paraId="65D3F3D8" w14:textId="77777777" w:rsidTr="006B177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4F829" w14:textId="77777777" w:rsidR="001E3AF0" w:rsidRPr="00B209E2" w:rsidRDefault="001E3AF0" w:rsidP="001E3A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0E4AE" w14:textId="77777777" w:rsidR="001E3AF0" w:rsidRPr="00B209E2" w:rsidRDefault="001E3AF0" w:rsidP="001E3AF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1D25D" w14:textId="77777777" w:rsidR="001E3AF0" w:rsidRPr="00B209E2" w:rsidRDefault="001E3AF0" w:rsidP="001E3AF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FE386" w14:textId="77777777" w:rsidR="001E3AF0" w:rsidRPr="00B209E2" w:rsidRDefault="001E3AF0" w:rsidP="001E3AF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845D4" w14:textId="77777777" w:rsidR="001E3AF0" w:rsidRPr="00B209E2" w:rsidRDefault="001E3AF0" w:rsidP="001E3A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B9EB2" w14:textId="77777777" w:rsidR="001E3AF0" w:rsidRPr="00B209E2" w:rsidRDefault="001E3AF0" w:rsidP="001E3AF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1E3AF0" w:rsidRPr="00B209E2" w14:paraId="3E35658E" w14:textId="77777777" w:rsidTr="006B177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E95F0" w14:textId="77777777" w:rsidR="001E3AF0" w:rsidRPr="00B209E2" w:rsidRDefault="001E3AF0" w:rsidP="001E3A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AE450" w14:textId="77777777" w:rsidR="001E3AF0" w:rsidRPr="00B209E2" w:rsidRDefault="001E3AF0" w:rsidP="001E3AF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5BFE2" w14:textId="77777777" w:rsidR="001E3AF0" w:rsidRPr="00B209E2" w:rsidRDefault="001E3AF0" w:rsidP="001E3AF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F0D73" w14:textId="77777777" w:rsidR="001E3AF0" w:rsidRPr="00B209E2" w:rsidRDefault="001E3AF0" w:rsidP="001E3AF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3F881" w14:textId="77777777" w:rsidR="001E3AF0" w:rsidRPr="00B209E2" w:rsidRDefault="001E3AF0" w:rsidP="001E3A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12CED" w14:textId="77777777" w:rsidR="001E3AF0" w:rsidRPr="00B209E2" w:rsidRDefault="001E3AF0" w:rsidP="001E3AF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1E3AF0" w:rsidRPr="00745D37" w14:paraId="2342EFAA" w14:textId="77777777" w:rsidTr="006B1778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185C0D2" w14:textId="77777777" w:rsidR="001E3AF0" w:rsidRPr="00745D37" w:rsidRDefault="001E3AF0" w:rsidP="001E3AF0">
            <w:pPr>
              <w:pStyle w:val="Heading1"/>
              <w:rPr>
                <w:lang w:val="en-US"/>
              </w:rPr>
            </w:pPr>
            <w:r>
              <w:t>Summary of drafting session</w:t>
            </w:r>
          </w:p>
        </w:tc>
      </w:tr>
      <w:tr w:rsidR="001E3AF0" w:rsidRPr="00AA7BD2" w14:paraId="29F9364A" w14:textId="77777777" w:rsidTr="006B1778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9F10926" w14:textId="77777777" w:rsidR="001E3AF0" w:rsidRDefault="001E3AF0" w:rsidP="001E3AF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0EF8E015" w14:textId="4220596F" w:rsidR="001E3AF0" w:rsidRPr="00894FB0" w:rsidRDefault="001E3AF0" w:rsidP="001E3AF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 xml:space="preserve">Highlight </w:t>
            </w:r>
            <w:r>
              <w:rPr>
                <w:rFonts w:eastAsia="Arial Unicode MS" w:cs="Arial"/>
                <w:i/>
                <w:szCs w:val="18"/>
              </w:rPr>
              <w:t xml:space="preserve">for 8.1.1 Immersive </w:t>
            </w:r>
            <w:proofErr w:type="gramStart"/>
            <w:r>
              <w:rPr>
                <w:rFonts w:eastAsia="Arial Unicode MS" w:cs="Arial"/>
                <w:i/>
                <w:szCs w:val="18"/>
              </w:rPr>
              <w:t>Communication</w:t>
            </w:r>
            <w:r w:rsidRPr="00894FB0">
              <w:rPr>
                <w:rFonts w:eastAsia="Arial Unicode MS" w:cs="Arial"/>
                <w:i/>
                <w:szCs w:val="18"/>
              </w:rPr>
              <w:t>:</w:t>
            </w:r>
            <w:r>
              <w:rPr>
                <w:rFonts w:eastAsia="Arial Unicode MS" w:cs="Arial"/>
                <w:i/>
                <w:szCs w:val="18"/>
              </w:rPr>
              <w:t>;</w:t>
            </w:r>
            <w:proofErr w:type="gramEnd"/>
            <w:r>
              <w:rPr>
                <w:rFonts w:eastAsia="Arial Unicode MS" w:cs="Arial"/>
                <w:i/>
                <w:szCs w:val="18"/>
              </w:rPr>
              <w:t xml:space="preserve"> </w:t>
            </w:r>
          </w:p>
          <w:p w14:paraId="7CB940F8" w14:textId="5C080CB5" w:rsidR="001E3AF0" w:rsidRDefault="00B30617" w:rsidP="001E3AF0">
            <w:pPr>
              <w:numPr>
                <w:ilvl w:val="0"/>
                <w:numId w:val="1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No document agreed.</w:t>
            </w:r>
            <w:r w:rsidR="001E3AF0"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</w:p>
          <w:p w14:paraId="3BDC6EFF" w14:textId="2034A6A1" w:rsidR="00A043D4" w:rsidRDefault="00A043D4" w:rsidP="001E3AF0">
            <w:pPr>
              <w:numPr>
                <w:ilvl w:val="0"/>
                <w:numId w:val="1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>1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 xml:space="preserve"> document merged in</w:t>
            </w:r>
            <w:r w:rsidR="00EF128D">
              <w:rPr>
                <w:rFonts w:eastAsia="Arial Unicode MS" w:cs="Arial"/>
                <w:i/>
                <w:szCs w:val="18"/>
                <w:lang w:eastAsia="ja-JP"/>
              </w:rPr>
              <w:t>to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 xml:space="preserve"> </w:t>
            </w:r>
            <w:proofErr w:type="gramStart"/>
            <w:r>
              <w:rPr>
                <w:rFonts w:eastAsia="Arial Unicode MS" w:cs="Arial"/>
                <w:i/>
                <w:szCs w:val="18"/>
                <w:lang w:eastAsia="ja-JP"/>
              </w:rPr>
              <w:t>other</w:t>
            </w:r>
            <w:proofErr w:type="gramEnd"/>
            <w:r>
              <w:rPr>
                <w:rFonts w:eastAsia="Arial Unicode MS" w:cs="Arial"/>
                <w:i/>
                <w:szCs w:val="18"/>
                <w:lang w:eastAsia="ja-JP"/>
              </w:rPr>
              <w:t xml:space="preserve"> document</w:t>
            </w:r>
          </w:p>
          <w:p w14:paraId="69FE64E6" w14:textId="6AFE7B95" w:rsidR="001E3AF0" w:rsidRDefault="00B30617" w:rsidP="001E3AF0">
            <w:pPr>
              <w:numPr>
                <w:ilvl w:val="0"/>
                <w:numId w:val="1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</w:rPr>
              <w:t>6</w:t>
            </w:r>
            <w:r>
              <w:rPr>
                <w:rFonts w:eastAsia="Arial Unicode MS" w:cs="Arial"/>
                <w:i/>
                <w:szCs w:val="18"/>
              </w:rPr>
              <w:t xml:space="preserve"> documents noted </w:t>
            </w:r>
            <w:r>
              <w:rPr>
                <w:rFonts w:eastAsia="Arial Unicode MS" w:cs="Arial" w:hint="eastAsia"/>
                <w:i/>
                <w:szCs w:val="18"/>
                <w:lang w:eastAsia="ja-JP"/>
              </w:rPr>
              <w:t>(</w:t>
            </w:r>
            <w:r w:rsidR="000133B7">
              <w:rPr>
                <w:rFonts w:eastAsia="Arial Unicode MS" w:cs="Arial"/>
                <w:i/>
                <w:szCs w:val="18"/>
                <w:lang w:eastAsia="ja-JP"/>
              </w:rPr>
              <w:t xml:space="preserve">includes 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 xml:space="preserve">3 documents </w:t>
            </w:r>
            <w:r w:rsidR="000133B7">
              <w:rPr>
                <w:rFonts w:eastAsia="Arial Unicode MS" w:cs="Arial"/>
                <w:i/>
                <w:szCs w:val="18"/>
                <w:lang w:eastAsia="ja-JP"/>
              </w:rPr>
              <w:t>postponed by the source company and 2 documents which those are LATE contributions</w:t>
            </w:r>
            <w:r w:rsidR="000133B7">
              <w:rPr>
                <w:rFonts w:eastAsia="Arial Unicode MS" w:cs="Arial" w:hint="eastAsia"/>
                <w:i/>
                <w:szCs w:val="18"/>
                <w:lang w:eastAsia="ja-JP"/>
              </w:rPr>
              <w:t>)</w:t>
            </w:r>
          </w:p>
          <w:p w14:paraId="3FD7F37C" w14:textId="3B7685EE" w:rsidR="00A043D4" w:rsidRDefault="00A043D4" w:rsidP="001E3AF0">
            <w:pPr>
              <w:numPr>
                <w:ilvl w:val="0"/>
                <w:numId w:val="1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ja-JP"/>
              </w:rPr>
              <w:t>17 documents still open</w:t>
            </w:r>
          </w:p>
          <w:p w14:paraId="4CFCDBF8" w14:textId="0381481A" w:rsidR="00A043D4" w:rsidRPr="00894FB0" w:rsidRDefault="00A043D4" w:rsidP="001E3AF0">
            <w:pPr>
              <w:numPr>
                <w:ilvl w:val="0"/>
                <w:numId w:val="1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>A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 xml:space="preserve"> drafting session was held for the definition of “AI agent” chaired by the rappo</w:t>
            </w:r>
            <w:r w:rsidR="00E35B52">
              <w:rPr>
                <w:rFonts w:eastAsia="Arial Unicode MS" w:cs="Arial"/>
                <w:i/>
                <w:szCs w:val="18"/>
                <w:lang w:eastAsia="ja-JP"/>
              </w:rPr>
              <w:t>r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>teur.</w:t>
            </w:r>
          </w:p>
          <w:p w14:paraId="48FEA515" w14:textId="5105C25F" w:rsidR="001E3AF0" w:rsidRPr="00894FB0" w:rsidRDefault="001E3AF0" w:rsidP="001E3AF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 xml:space="preserve">Highlight </w:t>
            </w:r>
            <w:r w:rsidR="00B30617">
              <w:rPr>
                <w:rFonts w:eastAsia="Arial Unicode MS" w:cs="Arial"/>
                <w:i/>
                <w:szCs w:val="18"/>
              </w:rPr>
              <w:t xml:space="preserve">for 8.1.7 Other use </w:t>
            </w:r>
            <w:proofErr w:type="gramStart"/>
            <w:r w:rsidR="00B30617">
              <w:rPr>
                <w:rFonts w:eastAsia="Arial Unicode MS" w:cs="Arial"/>
                <w:i/>
                <w:szCs w:val="18"/>
              </w:rPr>
              <w:t>cases</w:t>
            </w:r>
            <w:r w:rsidRPr="00894FB0">
              <w:rPr>
                <w:rFonts w:eastAsia="Arial Unicode MS" w:cs="Arial"/>
                <w:i/>
                <w:szCs w:val="18"/>
              </w:rPr>
              <w:t>:</w:t>
            </w:r>
            <w:r>
              <w:rPr>
                <w:rFonts w:eastAsia="Arial Unicode MS" w:cs="Arial"/>
                <w:i/>
                <w:szCs w:val="18"/>
              </w:rPr>
              <w:t>;</w:t>
            </w:r>
            <w:proofErr w:type="gramEnd"/>
            <w:r>
              <w:rPr>
                <w:rFonts w:eastAsia="Arial Unicode MS" w:cs="Arial"/>
                <w:i/>
                <w:szCs w:val="18"/>
              </w:rPr>
              <w:t xml:space="preserve"> </w:t>
            </w:r>
          </w:p>
          <w:p w14:paraId="6C1004D9" w14:textId="34660C56" w:rsidR="001E3AF0" w:rsidRDefault="001E3AF0" w:rsidP="001E3AF0">
            <w:pPr>
              <w:numPr>
                <w:ilvl w:val="0"/>
                <w:numId w:val="1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A043D4">
              <w:rPr>
                <w:rFonts w:eastAsia="Arial Unicode MS" w:cs="Arial"/>
                <w:i/>
                <w:szCs w:val="18"/>
                <w:lang w:eastAsia="ko-KR"/>
              </w:rPr>
              <w:t>No document agreed</w:t>
            </w:r>
          </w:p>
          <w:p w14:paraId="3D96DA17" w14:textId="02445C62" w:rsidR="001E3AF0" w:rsidRDefault="009D23B1" w:rsidP="001E3AF0">
            <w:pPr>
              <w:numPr>
                <w:ilvl w:val="0"/>
                <w:numId w:val="1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ja-JP"/>
              </w:rPr>
              <w:t>12</w:t>
            </w:r>
            <w:r w:rsidR="00A043D4">
              <w:rPr>
                <w:rFonts w:eastAsia="Arial Unicode MS" w:cs="Arial"/>
                <w:i/>
                <w:szCs w:val="18"/>
                <w:lang w:eastAsia="ja-JP"/>
              </w:rPr>
              <w:t xml:space="preserve"> documents </w:t>
            </w:r>
            <w:proofErr w:type="gramStart"/>
            <w:r w:rsidR="00A043D4">
              <w:rPr>
                <w:rFonts w:eastAsia="Arial Unicode MS" w:cs="Arial"/>
                <w:i/>
                <w:szCs w:val="18"/>
                <w:lang w:eastAsia="ja-JP"/>
              </w:rPr>
              <w:t>noted.</w:t>
            </w:r>
            <w:r>
              <w:rPr>
                <w:rFonts w:eastAsia="Arial Unicode MS" w:cs="Arial" w:hint="eastAsia"/>
                <w:i/>
                <w:szCs w:val="18"/>
                <w:lang w:eastAsia="ja-JP"/>
              </w:rPr>
              <w:t>(</w:t>
            </w:r>
            <w:proofErr w:type="gramEnd"/>
            <w:r>
              <w:rPr>
                <w:rFonts w:eastAsia="Arial Unicode MS" w:cs="Arial"/>
                <w:i/>
                <w:szCs w:val="18"/>
                <w:lang w:eastAsia="ja-JP"/>
              </w:rPr>
              <w:t>includes</w:t>
            </w:r>
            <w:r w:rsidR="00A043D4">
              <w:rPr>
                <w:rFonts w:eastAsia="Arial Unicode MS" w:cs="Arial"/>
                <w:i/>
                <w:szCs w:val="18"/>
                <w:lang w:eastAsia="ja-JP"/>
              </w:rPr>
              <w:t xml:space="preserve"> 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 xml:space="preserve">6 </w:t>
            </w:r>
            <w:r w:rsidR="00A043D4">
              <w:rPr>
                <w:rFonts w:eastAsia="Arial Unicode MS" w:cs="Arial"/>
                <w:i/>
                <w:szCs w:val="18"/>
                <w:lang w:eastAsia="ja-JP"/>
              </w:rPr>
              <w:t>documents postponed by the source company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 xml:space="preserve"> and 6 documents not treated)</w:t>
            </w:r>
          </w:p>
          <w:p w14:paraId="7E93BD0E" w14:textId="6299DD54" w:rsidR="00EF128D" w:rsidRDefault="00EF128D" w:rsidP="001E3AF0">
            <w:pPr>
              <w:numPr>
                <w:ilvl w:val="0"/>
                <w:numId w:val="1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</w:rPr>
              <w:t>1</w:t>
            </w:r>
            <w:r>
              <w:rPr>
                <w:rFonts w:eastAsia="Arial Unicode MS" w:cs="Arial"/>
                <w:i/>
                <w:szCs w:val="18"/>
              </w:rPr>
              <w:t xml:space="preserve"> document merged into </w:t>
            </w:r>
            <w:proofErr w:type="gramStart"/>
            <w:r>
              <w:rPr>
                <w:rFonts w:eastAsia="Arial Unicode MS" w:cs="Arial"/>
                <w:i/>
                <w:szCs w:val="18"/>
              </w:rPr>
              <w:t>other</w:t>
            </w:r>
            <w:proofErr w:type="gramEnd"/>
            <w:r>
              <w:rPr>
                <w:rFonts w:eastAsia="Arial Unicode MS" w:cs="Arial"/>
                <w:i/>
                <w:szCs w:val="18"/>
              </w:rPr>
              <w:t xml:space="preserve"> document</w:t>
            </w:r>
          </w:p>
          <w:p w14:paraId="29317727" w14:textId="526EDB73" w:rsidR="00A043D4" w:rsidRPr="009D23B1" w:rsidRDefault="00A043D4" w:rsidP="009D23B1">
            <w:pPr>
              <w:numPr>
                <w:ilvl w:val="0"/>
                <w:numId w:val="1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>1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 xml:space="preserve"> document withdrawn not available</w:t>
            </w:r>
            <w:bookmarkStart w:id="8" w:name="_GoBack"/>
            <w:bookmarkEnd w:id="8"/>
          </w:p>
          <w:p w14:paraId="08557415" w14:textId="7324773E" w:rsidR="00A043D4" w:rsidRPr="00894FB0" w:rsidRDefault="00A043D4" w:rsidP="001E3AF0">
            <w:pPr>
              <w:numPr>
                <w:ilvl w:val="0"/>
                <w:numId w:val="1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>2</w:t>
            </w:r>
            <w:r w:rsidR="00EF128D">
              <w:rPr>
                <w:rFonts w:eastAsia="Arial Unicode MS" w:cs="Arial"/>
                <w:i/>
                <w:szCs w:val="18"/>
                <w:lang w:eastAsia="ja-JP"/>
              </w:rPr>
              <w:t>7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 xml:space="preserve"> documents still open</w:t>
            </w:r>
          </w:p>
          <w:p w14:paraId="5F71C0AA" w14:textId="77777777" w:rsidR="001E3AF0" w:rsidRPr="00AA7BD2" w:rsidRDefault="001E3AF0" w:rsidP="001E3AF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1E3AF0" w:rsidRPr="00B04844" w14:paraId="3B5D6861" w14:textId="77777777" w:rsidTr="006B1778">
        <w:trPr>
          <w:trHeight w:val="141"/>
        </w:trPr>
        <w:tc>
          <w:tcPr>
            <w:tcW w:w="14426" w:type="dxa"/>
            <w:gridSpan w:val="7"/>
            <w:shd w:val="clear" w:color="auto" w:fill="F2F2F2"/>
          </w:tcPr>
          <w:p w14:paraId="58A48A60" w14:textId="77777777" w:rsidR="001E3AF0" w:rsidRPr="00F45489" w:rsidRDefault="001E3AF0" w:rsidP="001E3AF0">
            <w:pPr>
              <w:pStyle w:val="Heading1"/>
            </w:pPr>
            <w:r w:rsidRPr="00F45489">
              <w:t>Close</w:t>
            </w:r>
          </w:p>
        </w:tc>
      </w:tr>
    </w:tbl>
    <w:p w14:paraId="2ECE7086" w14:textId="77777777" w:rsidR="007F07EB" w:rsidRDefault="007F07EB" w:rsidP="002567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121B8" w14:textId="77777777" w:rsidR="001C37FF" w:rsidRDefault="001C37FF" w:rsidP="002E015E">
      <w:pPr>
        <w:spacing w:after="0" w:line="240" w:lineRule="auto"/>
      </w:pPr>
      <w:r>
        <w:separator/>
      </w:r>
    </w:p>
  </w:endnote>
  <w:endnote w:type="continuationSeparator" w:id="0">
    <w:p w14:paraId="2FEDD93A" w14:textId="77777777" w:rsidR="001C37FF" w:rsidRDefault="001C37FF" w:rsidP="002E015E">
      <w:pPr>
        <w:spacing w:after="0" w:line="240" w:lineRule="auto"/>
      </w:pPr>
      <w:r>
        <w:continuationSeparator/>
      </w:r>
    </w:p>
  </w:endnote>
  <w:endnote w:type="continuationNotice" w:id="1">
    <w:p w14:paraId="45AFC81C" w14:textId="77777777" w:rsidR="001C37FF" w:rsidRDefault="001C37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Yu Gothic Medium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D8013F" w14:textId="77777777" w:rsidR="001C37FF" w:rsidRDefault="001C37FF" w:rsidP="002E015E">
      <w:pPr>
        <w:spacing w:after="0" w:line="240" w:lineRule="auto"/>
      </w:pPr>
      <w:r>
        <w:separator/>
      </w:r>
    </w:p>
  </w:footnote>
  <w:footnote w:type="continuationSeparator" w:id="0">
    <w:p w14:paraId="70B863B0" w14:textId="77777777" w:rsidR="001C37FF" w:rsidRDefault="001C37FF" w:rsidP="002E015E">
      <w:pPr>
        <w:spacing w:after="0" w:line="240" w:lineRule="auto"/>
      </w:pPr>
      <w:r>
        <w:continuationSeparator/>
      </w:r>
    </w:p>
  </w:footnote>
  <w:footnote w:type="continuationNotice" w:id="1">
    <w:p w14:paraId="4E887CE4" w14:textId="77777777" w:rsidR="001C37FF" w:rsidRDefault="001C37F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C2F6EB92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61306B"/>
    <w:multiLevelType w:val="hybridMultilevel"/>
    <w:tmpl w:val="D17879CA"/>
    <w:lvl w:ilvl="0" w:tplc="1C066B5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F7703EE"/>
    <w:multiLevelType w:val="hybridMultilevel"/>
    <w:tmpl w:val="FA96E990"/>
    <w:lvl w:ilvl="0" w:tplc="C53C3C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BB4023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1644D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3B6CE7E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1428A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750382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C64A7DA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114C5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97BA6A2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6"/>
  </w:num>
  <w:num w:numId="10">
    <w:abstractNumId w:val="14"/>
  </w:num>
  <w:num w:numId="11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5"/>
  </w:num>
  <w:num w:numId="14">
    <w:abstractNumId w:val="18"/>
  </w:num>
  <w:num w:numId="15">
    <w:abstractNumId w:val="17"/>
  </w:num>
  <w:num w:numId="16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1"/>
  </w:num>
  <w:num w:numId="19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3B7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4E1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27950"/>
    <w:rsid w:val="00030056"/>
    <w:rsid w:val="000305BD"/>
    <w:rsid w:val="000309B5"/>
    <w:rsid w:val="00030B04"/>
    <w:rsid w:val="0003100F"/>
    <w:rsid w:val="00031075"/>
    <w:rsid w:val="00031474"/>
    <w:rsid w:val="00031905"/>
    <w:rsid w:val="00032184"/>
    <w:rsid w:val="0003251C"/>
    <w:rsid w:val="00033433"/>
    <w:rsid w:val="00033B50"/>
    <w:rsid w:val="000343B6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663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4E9"/>
    <w:rsid w:val="000606FD"/>
    <w:rsid w:val="0006090D"/>
    <w:rsid w:val="00060D3A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3551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A70"/>
    <w:rsid w:val="00070BED"/>
    <w:rsid w:val="000715CB"/>
    <w:rsid w:val="00071C4B"/>
    <w:rsid w:val="00071E81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106"/>
    <w:rsid w:val="00084374"/>
    <w:rsid w:val="000843F4"/>
    <w:rsid w:val="00084561"/>
    <w:rsid w:val="00084605"/>
    <w:rsid w:val="000846E8"/>
    <w:rsid w:val="00085435"/>
    <w:rsid w:val="00085677"/>
    <w:rsid w:val="00085861"/>
    <w:rsid w:val="00085D73"/>
    <w:rsid w:val="000861C7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28"/>
    <w:rsid w:val="000978DF"/>
    <w:rsid w:val="00097B41"/>
    <w:rsid w:val="00097E76"/>
    <w:rsid w:val="000A135B"/>
    <w:rsid w:val="000A1683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4353"/>
    <w:rsid w:val="000B4D09"/>
    <w:rsid w:val="000B4D89"/>
    <w:rsid w:val="000B52D5"/>
    <w:rsid w:val="000B55BC"/>
    <w:rsid w:val="000B569A"/>
    <w:rsid w:val="000B570C"/>
    <w:rsid w:val="000B6999"/>
    <w:rsid w:val="000B6F76"/>
    <w:rsid w:val="000B7247"/>
    <w:rsid w:val="000C076F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653"/>
    <w:rsid w:val="000D1D9F"/>
    <w:rsid w:val="000D1EB1"/>
    <w:rsid w:val="000D2677"/>
    <w:rsid w:val="000D27DE"/>
    <w:rsid w:val="000D2CFF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5B5"/>
    <w:rsid w:val="000E43AD"/>
    <w:rsid w:val="000E484B"/>
    <w:rsid w:val="000E495C"/>
    <w:rsid w:val="000E510D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6CA"/>
    <w:rsid w:val="001029DE"/>
    <w:rsid w:val="00102BC5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AB1"/>
    <w:rsid w:val="00122CB5"/>
    <w:rsid w:val="00122D03"/>
    <w:rsid w:val="00122DDC"/>
    <w:rsid w:val="00122E28"/>
    <w:rsid w:val="00123E92"/>
    <w:rsid w:val="00124CB1"/>
    <w:rsid w:val="00124E3C"/>
    <w:rsid w:val="00124EF5"/>
    <w:rsid w:val="001251DB"/>
    <w:rsid w:val="00125702"/>
    <w:rsid w:val="001260B8"/>
    <w:rsid w:val="001261C9"/>
    <w:rsid w:val="0012732F"/>
    <w:rsid w:val="001276EC"/>
    <w:rsid w:val="00127901"/>
    <w:rsid w:val="00130E6A"/>
    <w:rsid w:val="00130EDE"/>
    <w:rsid w:val="0013241F"/>
    <w:rsid w:val="00132467"/>
    <w:rsid w:val="0013246A"/>
    <w:rsid w:val="00132955"/>
    <w:rsid w:val="00134744"/>
    <w:rsid w:val="00134E59"/>
    <w:rsid w:val="00135CF0"/>
    <w:rsid w:val="00136607"/>
    <w:rsid w:val="0013675D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600A2"/>
    <w:rsid w:val="00160AC8"/>
    <w:rsid w:val="00160F0E"/>
    <w:rsid w:val="00162C1C"/>
    <w:rsid w:val="00162E9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06D2"/>
    <w:rsid w:val="00171C7C"/>
    <w:rsid w:val="00171EB9"/>
    <w:rsid w:val="00172A42"/>
    <w:rsid w:val="00172B1D"/>
    <w:rsid w:val="00172CB9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201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403"/>
    <w:rsid w:val="0019753E"/>
    <w:rsid w:val="00197B6B"/>
    <w:rsid w:val="001A00A3"/>
    <w:rsid w:val="001A0C42"/>
    <w:rsid w:val="001A0E02"/>
    <w:rsid w:val="001A19C5"/>
    <w:rsid w:val="001A19F9"/>
    <w:rsid w:val="001A22D4"/>
    <w:rsid w:val="001A22E9"/>
    <w:rsid w:val="001A246D"/>
    <w:rsid w:val="001A3398"/>
    <w:rsid w:val="001A4210"/>
    <w:rsid w:val="001A4F3B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4E9"/>
    <w:rsid w:val="001B55DE"/>
    <w:rsid w:val="001B58DA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7FF"/>
    <w:rsid w:val="001C3856"/>
    <w:rsid w:val="001C3B51"/>
    <w:rsid w:val="001C427A"/>
    <w:rsid w:val="001C4876"/>
    <w:rsid w:val="001C4ACE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597"/>
    <w:rsid w:val="001E1B5D"/>
    <w:rsid w:val="001E1DF1"/>
    <w:rsid w:val="001E1EF1"/>
    <w:rsid w:val="001E2448"/>
    <w:rsid w:val="001E2685"/>
    <w:rsid w:val="001E2904"/>
    <w:rsid w:val="001E39A5"/>
    <w:rsid w:val="001E3AF0"/>
    <w:rsid w:val="001E3E0F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3EFE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A2B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062"/>
    <w:rsid w:val="00216121"/>
    <w:rsid w:val="002164F7"/>
    <w:rsid w:val="00217E05"/>
    <w:rsid w:val="0022085B"/>
    <w:rsid w:val="00220C8D"/>
    <w:rsid w:val="00220D34"/>
    <w:rsid w:val="00220E17"/>
    <w:rsid w:val="0022171D"/>
    <w:rsid w:val="002218CB"/>
    <w:rsid w:val="00221A12"/>
    <w:rsid w:val="00221CBC"/>
    <w:rsid w:val="002230A2"/>
    <w:rsid w:val="00223B7D"/>
    <w:rsid w:val="00224A6A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7ED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41"/>
    <w:rsid w:val="00244869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A2A"/>
    <w:rsid w:val="00253FDF"/>
    <w:rsid w:val="002540E2"/>
    <w:rsid w:val="00254397"/>
    <w:rsid w:val="00254711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45F8"/>
    <w:rsid w:val="00264605"/>
    <w:rsid w:val="00264642"/>
    <w:rsid w:val="0026551E"/>
    <w:rsid w:val="00265637"/>
    <w:rsid w:val="0026575D"/>
    <w:rsid w:val="00265C16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0E"/>
    <w:rsid w:val="00275BB3"/>
    <w:rsid w:val="0027612A"/>
    <w:rsid w:val="002777A7"/>
    <w:rsid w:val="0027795A"/>
    <w:rsid w:val="00277A17"/>
    <w:rsid w:val="0028085A"/>
    <w:rsid w:val="0028086D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C19"/>
    <w:rsid w:val="002867C3"/>
    <w:rsid w:val="002869E0"/>
    <w:rsid w:val="00287083"/>
    <w:rsid w:val="0028737B"/>
    <w:rsid w:val="00287720"/>
    <w:rsid w:val="00290020"/>
    <w:rsid w:val="0029003B"/>
    <w:rsid w:val="00290416"/>
    <w:rsid w:val="002907E1"/>
    <w:rsid w:val="00290878"/>
    <w:rsid w:val="00290946"/>
    <w:rsid w:val="00290C58"/>
    <w:rsid w:val="00290D2D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406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24C4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3D0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B05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2D7"/>
    <w:rsid w:val="002F43C3"/>
    <w:rsid w:val="002F455E"/>
    <w:rsid w:val="002F4F91"/>
    <w:rsid w:val="002F4FC9"/>
    <w:rsid w:val="002F5A51"/>
    <w:rsid w:val="002F6131"/>
    <w:rsid w:val="002F6811"/>
    <w:rsid w:val="00300203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138"/>
    <w:rsid w:val="00307144"/>
    <w:rsid w:val="00307464"/>
    <w:rsid w:val="003074B4"/>
    <w:rsid w:val="00307631"/>
    <w:rsid w:val="00307666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C4E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666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AD0"/>
    <w:rsid w:val="00330C6A"/>
    <w:rsid w:val="00330F58"/>
    <w:rsid w:val="003311FE"/>
    <w:rsid w:val="00331C02"/>
    <w:rsid w:val="003326FF"/>
    <w:rsid w:val="003329A3"/>
    <w:rsid w:val="0033348C"/>
    <w:rsid w:val="003334C8"/>
    <w:rsid w:val="00333704"/>
    <w:rsid w:val="003339A0"/>
    <w:rsid w:val="00334341"/>
    <w:rsid w:val="003344F8"/>
    <w:rsid w:val="00334E6E"/>
    <w:rsid w:val="003352AE"/>
    <w:rsid w:val="003358EF"/>
    <w:rsid w:val="0033669C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2D6A"/>
    <w:rsid w:val="00343B5C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04"/>
    <w:rsid w:val="00347871"/>
    <w:rsid w:val="00350193"/>
    <w:rsid w:val="00350E02"/>
    <w:rsid w:val="00350E76"/>
    <w:rsid w:val="00350F87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792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0CE0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6EB8"/>
    <w:rsid w:val="003770DA"/>
    <w:rsid w:val="00377E18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3AB2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57"/>
    <w:rsid w:val="003A42E9"/>
    <w:rsid w:val="003A43E1"/>
    <w:rsid w:val="003A45F0"/>
    <w:rsid w:val="003A4612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37F"/>
    <w:rsid w:val="003B03E3"/>
    <w:rsid w:val="003B05FD"/>
    <w:rsid w:val="003B118B"/>
    <w:rsid w:val="003B1663"/>
    <w:rsid w:val="003B2304"/>
    <w:rsid w:val="003B265B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C92"/>
    <w:rsid w:val="003B632F"/>
    <w:rsid w:val="003B6578"/>
    <w:rsid w:val="003B6AB6"/>
    <w:rsid w:val="003B745F"/>
    <w:rsid w:val="003B79E8"/>
    <w:rsid w:val="003B7C90"/>
    <w:rsid w:val="003C0081"/>
    <w:rsid w:val="003C18D7"/>
    <w:rsid w:val="003C1A64"/>
    <w:rsid w:val="003C1B79"/>
    <w:rsid w:val="003C1EB5"/>
    <w:rsid w:val="003C1EFF"/>
    <w:rsid w:val="003C27A3"/>
    <w:rsid w:val="003C3860"/>
    <w:rsid w:val="003C3B06"/>
    <w:rsid w:val="003C3BB6"/>
    <w:rsid w:val="003C41C5"/>
    <w:rsid w:val="003C4E81"/>
    <w:rsid w:val="003C5548"/>
    <w:rsid w:val="003C5573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3C7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829"/>
    <w:rsid w:val="003E1A71"/>
    <w:rsid w:val="003E1CF2"/>
    <w:rsid w:val="003E230B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CCC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E5"/>
    <w:rsid w:val="00407FFC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87C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594"/>
    <w:rsid w:val="00416C9E"/>
    <w:rsid w:val="0041741F"/>
    <w:rsid w:val="00417B17"/>
    <w:rsid w:val="00420C51"/>
    <w:rsid w:val="00420E58"/>
    <w:rsid w:val="00420E68"/>
    <w:rsid w:val="00421719"/>
    <w:rsid w:val="0042180B"/>
    <w:rsid w:val="00421974"/>
    <w:rsid w:val="00421A25"/>
    <w:rsid w:val="00421AC9"/>
    <w:rsid w:val="00421D7C"/>
    <w:rsid w:val="00421EEA"/>
    <w:rsid w:val="0042292C"/>
    <w:rsid w:val="00422ECB"/>
    <w:rsid w:val="00424916"/>
    <w:rsid w:val="00425C20"/>
    <w:rsid w:val="00425D84"/>
    <w:rsid w:val="00426237"/>
    <w:rsid w:val="004279A1"/>
    <w:rsid w:val="004304A7"/>
    <w:rsid w:val="004305F3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71C"/>
    <w:rsid w:val="0043687E"/>
    <w:rsid w:val="00436C6C"/>
    <w:rsid w:val="0043706B"/>
    <w:rsid w:val="00437768"/>
    <w:rsid w:val="00437ABC"/>
    <w:rsid w:val="00437BE9"/>
    <w:rsid w:val="00437D0F"/>
    <w:rsid w:val="00440C18"/>
    <w:rsid w:val="0044133E"/>
    <w:rsid w:val="00441941"/>
    <w:rsid w:val="004419CD"/>
    <w:rsid w:val="00441A0B"/>
    <w:rsid w:val="00441F87"/>
    <w:rsid w:val="004423D4"/>
    <w:rsid w:val="004424A8"/>
    <w:rsid w:val="00442FD0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421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1D67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0CD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992"/>
    <w:rsid w:val="00476AFA"/>
    <w:rsid w:val="00476FB0"/>
    <w:rsid w:val="00477353"/>
    <w:rsid w:val="00477371"/>
    <w:rsid w:val="004773B1"/>
    <w:rsid w:val="004774CB"/>
    <w:rsid w:val="004776A4"/>
    <w:rsid w:val="00477976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736"/>
    <w:rsid w:val="004969E3"/>
    <w:rsid w:val="00497195"/>
    <w:rsid w:val="00497876"/>
    <w:rsid w:val="00497A94"/>
    <w:rsid w:val="00497BD3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0C5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44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74"/>
    <w:rsid w:val="004B1555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4A8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3E58"/>
    <w:rsid w:val="004E4377"/>
    <w:rsid w:val="004E460C"/>
    <w:rsid w:val="004E4CFE"/>
    <w:rsid w:val="004E4F27"/>
    <w:rsid w:val="004E5A3D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803"/>
    <w:rsid w:val="004F6DE8"/>
    <w:rsid w:val="004F7420"/>
    <w:rsid w:val="004F77C1"/>
    <w:rsid w:val="00500042"/>
    <w:rsid w:val="00500281"/>
    <w:rsid w:val="005005C9"/>
    <w:rsid w:val="005010C3"/>
    <w:rsid w:val="00501162"/>
    <w:rsid w:val="00501441"/>
    <w:rsid w:val="005024F1"/>
    <w:rsid w:val="00502843"/>
    <w:rsid w:val="005028C0"/>
    <w:rsid w:val="00502C95"/>
    <w:rsid w:val="00503B70"/>
    <w:rsid w:val="00503E9E"/>
    <w:rsid w:val="00504479"/>
    <w:rsid w:val="005044DB"/>
    <w:rsid w:val="00504832"/>
    <w:rsid w:val="00504ADD"/>
    <w:rsid w:val="00505588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3006"/>
    <w:rsid w:val="00513378"/>
    <w:rsid w:val="005133A1"/>
    <w:rsid w:val="00513AAE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948"/>
    <w:rsid w:val="00517B0F"/>
    <w:rsid w:val="00517C64"/>
    <w:rsid w:val="00521B57"/>
    <w:rsid w:val="005227F7"/>
    <w:rsid w:val="005229C7"/>
    <w:rsid w:val="0052371E"/>
    <w:rsid w:val="00523948"/>
    <w:rsid w:val="00524127"/>
    <w:rsid w:val="00524568"/>
    <w:rsid w:val="005245D4"/>
    <w:rsid w:val="00524B0C"/>
    <w:rsid w:val="005250A9"/>
    <w:rsid w:val="005254EE"/>
    <w:rsid w:val="00525707"/>
    <w:rsid w:val="00526206"/>
    <w:rsid w:val="00526EEC"/>
    <w:rsid w:val="005275B6"/>
    <w:rsid w:val="00527EA4"/>
    <w:rsid w:val="00531744"/>
    <w:rsid w:val="005318C3"/>
    <w:rsid w:val="00531F24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596C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0A85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975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0F8"/>
    <w:rsid w:val="00562B9B"/>
    <w:rsid w:val="00562C4E"/>
    <w:rsid w:val="005635C8"/>
    <w:rsid w:val="00564095"/>
    <w:rsid w:val="00564EEE"/>
    <w:rsid w:val="00565CBE"/>
    <w:rsid w:val="005668E1"/>
    <w:rsid w:val="00567BC6"/>
    <w:rsid w:val="00567DB4"/>
    <w:rsid w:val="00570128"/>
    <w:rsid w:val="0057037F"/>
    <w:rsid w:val="0057053F"/>
    <w:rsid w:val="005706C2"/>
    <w:rsid w:val="00570DDD"/>
    <w:rsid w:val="0057153F"/>
    <w:rsid w:val="00571580"/>
    <w:rsid w:val="005715DA"/>
    <w:rsid w:val="0057213A"/>
    <w:rsid w:val="00572158"/>
    <w:rsid w:val="005722FD"/>
    <w:rsid w:val="00572386"/>
    <w:rsid w:val="005724F1"/>
    <w:rsid w:val="00574594"/>
    <w:rsid w:val="00574633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723"/>
    <w:rsid w:val="00583781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64F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C0"/>
    <w:rsid w:val="00597E77"/>
    <w:rsid w:val="005A0EB9"/>
    <w:rsid w:val="005A1392"/>
    <w:rsid w:val="005A18C1"/>
    <w:rsid w:val="005A18F4"/>
    <w:rsid w:val="005A19AE"/>
    <w:rsid w:val="005A19F0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BD5"/>
    <w:rsid w:val="005A6D35"/>
    <w:rsid w:val="005A71C1"/>
    <w:rsid w:val="005B12E7"/>
    <w:rsid w:val="005B12FE"/>
    <w:rsid w:val="005B1624"/>
    <w:rsid w:val="005B1A56"/>
    <w:rsid w:val="005B1B15"/>
    <w:rsid w:val="005B1C98"/>
    <w:rsid w:val="005B2310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260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3526"/>
    <w:rsid w:val="005C3729"/>
    <w:rsid w:val="005C3BC2"/>
    <w:rsid w:val="005C3EBB"/>
    <w:rsid w:val="005C4147"/>
    <w:rsid w:val="005C446C"/>
    <w:rsid w:val="005C44DB"/>
    <w:rsid w:val="005C4A7A"/>
    <w:rsid w:val="005C6199"/>
    <w:rsid w:val="005C685E"/>
    <w:rsid w:val="005C6B9C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4663"/>
    <w:rsid w:val="005D4E43"/>
    <w:rsid w:val="005D524D"/>
    <w:rsid w:val="005D59CC"/>
    <w:rsid w:val="005D5C9F"/>
    <w:rsid w:val="005D62BE"/>
    <w:rsid w:val="005D6437"/>
    <w:rsid w:val="005D7AF5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203"/>
    <w:rsid w:val="005E4377"/>
    <w:rsid w:val="005E452A"/>
    <w:rsid w:val="005E46DE"/>
    <w:rsid w:val="005E4F90"/>
    <w:rsid w:val="005E5080"/>
    <w:rsid w:val="005E56AC"/>
    <w:rsid w:val="005E5949"/>
    <w:rsid w:val="005E5B38"/>
    <w:rsid w:val="005E5BA1"/>
    <w:rsid w:val="005E627D"/>
    <w:rsid w:val="005E77AA"/>
    <w:rsid w:val="005F000A"/>
    <w:rsid w:val="005F0A7E"/>
    <w:rsid w:val="005F14ED"/>
    <w:rsid w:val="005F175F"/>
    <w:rsid w:val="005F1B71"/>
    <w:rsid w:val="005F1DFF"/>
    <w:rsid w:val="005F26C1"/>
    <w:rsid w:val="005F2AE9"/>
    <w:rsid w:val="005F2BF8"/>
    <w:rsid w:val="005F2CD4"/>
    <w:rsid w:val="005F2CFB"/>
    <w:rsid w:val="005F2DD4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3C5"/>
    <w:rsid w:val="0060346D"/>
    <w:rsid w:val="00603B89"/>
    <w:rsid w:val="00604993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CB7"/>
    <w:rsid w:val="006304E1"/>
    <w:rsid w:val="00631851"/>
    <w:rsid w:val="00631884"/>
    <w:rsid w:val="006325B8"/>
    <w:rsid w:val="0063285C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5FEA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438"/>
    <w:rsid w:val="0064259D"/>
    <w:rsid w:val="006431A3"/>
    <w:rsid w:val="00643736"/>
    <w:rsid w:val="00643A81"/>
    <w:rsid w:val="006440DA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667"/>
    <w:rsid w:val="00664B4C"/>
    <w:rsid w:val="0066522E"/>
    <w:rsid w:val="00665817"/>
    <w:rsid w:val="00665A85"/>
    <w:rsid w:val="00665D6F"/>
    <w:rsid w:val="00666121"/>
    <w:rsid w:val="0066636A"/>
    <w:rsid w:val="00666625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0E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5F"/>
    <w:rsid w:val="00696D88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6AE9"/>
    <w:rsid w:val="006A76A6"/>
    <w:rsid w:val="006A778F"/>
    <w:rsid w:val="006B1778"/>
    <w:rsid w:val="006B1CFA"/>
    <w:rsid w:val="006B268F"/>
    <w:rsid w:val="006B2CC0"/>
    <w:rsid w:val="006B3226"/>
    <w:rsid w:val="006B3235"/>
    <w:rsid w:val="006B3782"/>
    <w:rsid w:val="006B37CB"/>
    <w:rsid w:val="006B39AA"/>
    <w:rsid w:val="006B3CD8"/>
    <w:rsid w:val="006B3DEC"/>
    <w:rsid w:val="006B3EEB"/>
    <w:rsid w:val="006B41E1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0D53"/>
    <w:rsid w:val="006C1579"/>
    <w:rsid w:val="006C1EC0"/>
    <w:rsid w:val="006C30CC"/>
    <w:rsid w:val="006C333B"/>
    <w:rsid w:val="006C3EC2"/>
    <w:rsid w:val="006C439D"/>
    <w:rsid w:val="006C4A83"/>
    <w:rsid w:val="006C50D9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28DD"/>
    <w:rsid w:val="006D32E9"/>
    <w:rsid w:val="006D434B"/>
    <w:rsid w:val="006D450F"/>
    <w:rsid w:val="006D4E73"/>
    <w:rsid w:val="006D4F44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3E6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2E74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6A0"/>
    <w:rsid w:val="00707A56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425"/>
    <w:rsid w:val="00731523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1CA8"/>
    <w:rsid w:val="00752605"/>
    <w:rsid w:val="00753049"/>
    <w:rsid w:val="007531A7"/>
    <w:rsid w:val="0075364A"/>
    <w:rsid w:val="00753742"/>
    <w:rsid w:val="00753A0C"/>
    <w:rsid w:val="00753A6C"/>
    <w:rsid w:val="00753FE1"/>
    <w:rsid w:val="007540AA"/>
    <w:rsid w:val="0075418C"/>
    <w:rsid w:val="00754F77"/>
    <w:rsid w:val="007561DA"/>
    <w:rsid w:val="007568E2"/>
    <w:rsid w:val="00756C03"/>
    <w:rsid w:val="00756C80"/>
    <w:rsid w:val="00756E0E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7E7"/>
    <w:rsid w:val="00767C30"/>
    <w:rsid w:val="007702E5"/>
    <w:rsid w:val="0077046D"/>
    <w:rsid w:val="007707AE"/>
    <w:rsid w:val="00770E7D"/>
    <w:rsid w:val="0077152A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4C9F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314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D5B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44"/>
    <w:rsid w:val="007B0BCD"/>
    <w:rsid w:val="007B10DD"/>
    <w:rsid w:val="007B120B"/>
    <w:rsid w:val="007B1C61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A9D"/>
    <w:rsid w:val="007C4E1D"/>
    <w:rsid w:val="007C54EB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0B6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8DC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324"/>
    <w:rsid w:val="00820988"/>
    <w:rsid w:val="00820B56"/>
    <w:rsid w:val="00820B5E"/>
    <w:rsid w:val="00820D7A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66E1"/>
    <w:rsid w:val="00836ABB"/>
    <w:rsid w:val="00836D4A"/>
    <w:rsid w:val="0083723A"/>
    <w:rsid w:val="00837B2C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38E"/>
    <w:rsid w:val="008506F0"/>
    <w:rsid w:val="008507C2"/>
    <w:rsid w:val="00851525"/>
    <w:rsid w:val="008518AF"/>
    <w:rsid w:val="008521C5"/>
    <w:rsid w:val="00854720"/>
    <w:rsid w:val="008560BB"/>
    <w:rsid w:val="0085655A"/>
    <w:rsid w:val="008565C2"/>
    <w:rsid w:val="0085753F"/>
    <w:rsid w:val="00857B27"/>
    <w:rsid w:val="00857EBA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969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69F"/>
    <w:rsid w:val="00884FF8"/>
    <w:rsid w:val="00885167"/>
    <w:rsid w:val="00885388"/>
    <w:rsid w:val="008855F0"/>
    <w:rsid w:val="008857E4"/>
    <w:rsid w:val="00885E0A"/>
    <w:rsid w:val="0088630F"/>
    <w:rsid w:val="00886EF7"/>
    <w:rsid w:val="008876E6"/>
    <w:rsid w:val="008879E9"/>
    <w:rsid w:val="008879FC"/>
    <w:rsid w:val="00890554"/>
    <w:rsid w:val="0089077A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B5"/>
    <w:rsid w:val="008A32E0"/>
    <w:rsid w:val="008A3C83"/>
    <w:rsid w:val="008A470F"/>
    <w:rsid w:val="008A4842"/>
    <w:rsid w:val="008A4C22"/>
    <w:rsid w:val="008A5A68"/>
    <w:rsid w:val="008A600E"/>
    <w:rsid w:val="008A6526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3D5"/>
    <w:rsid w:val="008B58B9"/>
    <w:rsid w:val="008B58C6"/>
    <w:rsid w:val="008B60F3"/>
    <w:rsid w:val="008B659C"/>
    <w:rsid w:val="008B65C5"/>
    <w:rsid w:val="008B761E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2C33"/>
    <w:rsid w:val="008C4B00"/>
    <w:rsid w:val="008C540C"/>
    <w:rsid w:val="008C5C5F"/>
    <w:rsid w:val="008C6291"/>
    <w:rsid w:val="008C63FA"/>
    <w:rsid w:val="008C700F"/>
    <w:rsid w:val="008C7C7F"/>
    <w:rsid w:val="008C7F8E"/>
    <w:rsid w:val="008D00B8"/>
    <w:rsid w:val="008D019D"/>
    <w:rsid w:val="008D1412"/>
    <w:rsid w:val="008D1511"/>
    <w:rsid w:val="008D1514"/>
    <w:rsid w:val="008D16F5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EE9"/>
    <w:rsid w:val="008E275D"/>
    <w:rsid w:val="008E300A"/>
    <w:rsid w:val="008E3E66"/>
    <w:rsid w:val="008E43BC"/>
    <w:rsid w:val="008E45E1"/>
    <w:rsid w:val="008E4BDF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09"/>
    <w:rsid w:val="008E7E9E"/>
    <w:rsid w:val="008F048F"/>
    <w:rsid w:val="008F0F7D"/>
    <w:rsid w:val="008F1214"/>
    <w:rsid w:val="008F1825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ABF"/>
    <w:rsid w:val="008F5B06"/>
    <w:rsid w:val="008F5BC7"/>
    <w:rsid w:val="008F5E58"/>
    <w:rsid w:val="008F65B5"/>
    <w:rsid w:val="008F71C0"/>
    <w:rsid w:val="008F73E0"/>
    <w:rsid w:val="008F789C"/>
    <w:rsid w:val="008F7EA7"/>
    <w:rsid w:val="00900210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431D"/>
    <w:rsid w:val="0091437F"/>
    <w:rsid w:val="00915330"/>
    <w:rsid w:val="00915421"/>
    <w:rsid w:val="00915539"/>
    <w:rsid w:val="00915C02"/>
    <w:rsid w:val="00915C59"/>
    <w:rsid w:val="00915FDF"/>
    <w:rsid w:val="0091609E"/>
    <w:rsid w:val="009169FA"/>
    <w:rsid w:val="00916BDD"/>
    <w:rsid w:val="0091756F"/>
    <w:rsid w:val="00917763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A6"/>
    <w:rsid w:val="00924ADC"/>
    <w:rsid w:val="00924CC2"/>
    <w:rsid w:val="00925244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3DD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915"/>
    <w:rsid w:val="00942ADD"/>
    <w:rsid w:val="00942DDD"/>
    <w:rsid w:val="00943475"/>
    <w:rsid w:val="00943A00"/>
    <w:rsid w:val="00943B36"/>
    <w:rsid w:val="0094402D"/>
    <w:rsid w:val="00944A8F"/>
    <w:rsid w:val="00944F00"/>
    <w:rsid w:val="009450FA"/>
    <w:rsid w:val="00945490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43B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4768"/>
    <w:rsid w:val="0096524E"/>
    <w:rsid w:val="009654BB"/>
    <w:rsid w:val="00965E34"/>
    <w:rsid w:val="00966536"/>
    <w:rsid w:val="00966583"/>
    <w:rsid w:val="0096684D"/>
    <w:rsid w:val="00966DAE"/>
    <w:rsid w:val="009678FC"/>
    <w:rsid w:val="00967A38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3EDB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64"/>
    <w:rsid w:val="00987D5D"/>
    <w:rsid w:val="00987EEE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0"/>
    <w:rsid w:val="009960E9"/>
    <w:rsid w:val="009967B2"/>
    <w:rsid w:val="00996C4B"/>
    <w:rsid w:val="0099704B"/>
    <w:rsid w:val="00997240"/>
    <w:rsid w:val="0099744F"/>
    <w:rsid w:val="00997634"/>
    <w:rsid w:val="009977BD"/>
    <w:rsid w:val="00997CBB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B7EB7"/>
    <w:rsid w:val="009C0595"/>
    <w:rsid w:val="009C07FC"/>
    <w:rsid w:val="009C103C"/>
    <w:rsid w:val="009C1672"/>
    <w:rsid w:val="009C1D0F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8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3B1"/>
    <w:rsid w:val="009D23C3"/>
    <w:rsid w:val="009D291A"/>
    <w:rsid w:val="009D3F23"/>
    <w:rsid w:val="009D47D8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2858"/>
    <w:rsid w:val="009F320C"/>
    <w:rsid w:val="009F45F0"/>
    <w:rsid w:val="009F485A"/>
    <w:rsid w:val="009F4D56"/>
    <w:rsid w:val="009F50FC"/>
    <w:rsid w:val="009F5B17"/>
    <w:rsid w:val="009F6079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3D4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FB3"/>
    <w:rsid w:val="00A124DB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3B3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4D9F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0C1"/>
    <w:rsid w:val="00A313D2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906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661C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3577"/>
    <w:rsid w:val="00A53FFD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243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5AA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5EA"/>
    <w:rsid w:val="00A6771B"/>
    <w:rsid w:val="00A67FCA"/>
    <w:rsid w:val="00A70509"/>
    <w:rsid w:val="00A70FA0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D76"/>
    <w:rsid w:val="00A74E37"/>
    <w:rsid w:val="00A74EE3"/>
    <w:rsid w:val="00A75E85"/>
    <w:rsid w:val="00A76506"/>
    <w:rsid w:val="00A7716F"/>
    <w:rsid w:val="00A779D1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40D1"/>
    <w:rsid w:val="00A8436A"/>
    <w:rsid w:val="00A84AE9"/>
    <w:rsid w:val="00A84B0F"/>
    <w:rsid w:val="00A84BB6"/>
    <w:rsid w:val="00A85612"/>
    <w:rsid w:val="00A8614C"/>
    <w:rsid w:val="00A86227"/>
    <w:rsid w:val="00A862BB"/>
    <w:rsid w:val="00A86AD9"/>
    <w:rsid w:val="00A86B54"/>
    <w:rsid w:val="00A86B98"/>
    <w:rsid w:val="00A87908"/>
    <w:rsid w:val="00A87AAB"/>
    <w:rsid w:val="00A90462"/>
    <w:rsid w:val="00A906A2"/>
    <w:rsid w:val="00A9081B"/>
    <w:rsid w:val="00A91554"/>
    <w:rsid w:val="00A923C2"/>
    <w:rsid w:val="00A92E74"/>
    <w:rsid w:val="00A934B2"/>
    <w:rsid w:val="00A93627"/>
    <w:rsid w:val="00A9378C"/>
    <w:rsid w:val="00A93ECF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213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6A88"/>
    <w:rsid w:val="00AB7DC6"/>
    <w:rsid w:val="00AB7F54"/>
    <w:rsid w:val="00AC0062"/>
    <w:rsid w:val="00AC0662"/>
    <w:rsid w:val="00AC0A4B"/>
    <w:rsid w:val="00AC19BF"/>
    <w:rsid w:val="00AC1A59"/>
    <w:rsid w:val="00AC1BBA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5A6"/>
    <w:rsid w:val="00AD27AE"/>
    <w:rsid w:val="00AD3227"/>
    <w:rsid w:val="00AD3D78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01"/>
    <w:rsid w:val="00AF5F14"/>
    <w:rsid w:val="00AF60E1"/>
    <w:rsid w:val="00AF637D"/>
    <w:rsid w:val="00AF638E"/>
    <w:rsid w:val="00B00092"/>
    <w:rsid w:val="00B00D07"/>
    <w:rsid w:val="00B00EFE"/>
    <w:rsid w:val="00B00F61"/>
    <w:rsid w:val="00B00FE4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73D"/>
    <w:rsid w:val="00B22F94"/>
    <w:rsid w:val="00B230E7"/>
    <w:rsid w:val="00B231CF"/>
    <w:rsid w:val="00B2343F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04A7"/>
    <w:rsid w:val="00B30617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4A82"/>
    <w:rsid w:val="00B3607C"/>
    <w:rsid w:val="00B365A1"/>
    <w:rsid w:val="00B36F24"/>
    <w:rsid w:val="00B37010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377"/>
    <w:rsid w:val="00B47E4A"/>
    <w:rsid w:val="00B47FC7"/>
    <w:rsid w:val="00B505A4"/>
    <w:rsid w:val="00B50965"/>
    <w:rsid w:val="00B50EEC"/>
    <w:rsid w:val="00B50FF2"/>
    <w:rsid w:val="00B5172E"/>
    <w:rsid w:val="00B51FA2"/>
    <w:rsid w:val="00B52A73"/>
    <w:rsid w:val="00B52C04"/>
    <w:rsid w:val="00B5309F"/>
    <w:rsid w:val="00B54C1B"/>
    <w:rsid w:val="00B54D03"/>
    <w:rsid w:val="00B54E16"/>
    <w:rsid w:val="00B54F5F"/>
    <w:rsid w:val="00B55503"/>
    <w:rsid w:val="00B55865"/>
    <w:rsid w:val="00B55F12"/>
    <w:rsid w:val="00B55F73"/>
    <w:rsid w:val="00B5640B"/>
    <w:rsid w:val="00B564A3"/>
    <w:rsid w:val="00B565F6"/>
    <w:rsid w:val="00B566BA"/>
    <w:rsid w:val="00B567BF"/>
    <w:rsid w:val="00B5694B"/>
    <w:rsid w:val="00B56BB2"/>
    <w:rsid w:val="00B56D6F"/>
    <w:rsid w:val="00B601B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80532"/>
    <w:rsid w:val="00B80890"/>
    <w:rsid w:val="00B80916"/>
    <w:rsid w:val="00B81182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6B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977"/>
    <w:rsid w:val="00B92CC7"/>
    <w:rsid w:val="00B932D4"/>
    <w:rsid w:val="00B933BE"/>
    <w:rsid w:val="00B936D1"/>
    <w:rsid w:val="00B93AF1"/>
    <w:rsid w:val="00B94474"/>
    <w:rsid w:val="00B95475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479"/>
    <w:rsid w:val="00BA1848"/>
    <w:rsid w:val="00BA25F9"/>
    <w:rsid w:val="00BA2940"/>
    <w:rsid w:val="00BA2D99"/>
    <w:rsid w:val="00BA3B61"/>
    <w:rsid w:val="00BA3D3B"/>
    <w:rsid w:val="00BA3D4E"/>
    <w:rsid w:val="00BA407A"/>
    <w:rsid w:val="00BA4270"/>
    <w:rsid w:val="00BA42E3"/>
    <w:rsid w:val="00BA5086"/>
    <w:rsid w:val="00BA5BD6"/>
    <w:rsid w:val="00BA5FE4"/>
    <w:rsid w:val="00BA6323"/>
    <w:rsid w:val="00BA63B2"/>
    <w:rsid w:val="00BA6451"/>
    <w:rsid w:val="00BA6E7D"/>
    <w:rsid w:val="00BA736F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9D3"/>
    <w:rsid w:val="00BB5AE1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66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5A5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6C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BBB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71"/>
    <w:rsid w:val="00BF03ED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C79"/>
    <w:rsid w:val="00BF3E68"/>
    <w:rsid w:val="00BF4267"/>
    <w:rsid w:val="00BF44CC"/>
    <w:rsid w:val="00BF4717"/>
    <w:rsid w:val="00BF5152"/>
    <w:rsid w:val="00BF530B"/>
    <w:rsid w:val="00BF580E"/>
    <w:rsid w:val="00BF62CD"/>
    <w:rsid w:val="00BF67DC"/>
    <w:rsid w:val="00BF69AF"/>
    <w:rsid w:val="00BF6A84"/>
    <w:rsid w:val="00BF7028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E37"/>
    <w:rsid w:val="00C07680"/>
    <w:rsid w:val="00C100BA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9AD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3D4"/>
    <w:rsid w:val="00C159E1"/>
    <w:rsid w:val="00C15AF1"/>
    <w:rsid w:val="00C172EF"/>
    <w:rsid w:val="00C20BAC"/>
    <w:rsid w:val="00C213D5"/>
    <w:rsid w:val="00C21641"/>
    <w:rsid w:val="00C21937"/>
    <w:rsid w:val="00C21B30"/>
    <w:rsid w:val="00C223DD"/>
    <w:rsid w:val="00C22802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6B89"/>
    <w:rsid w:val="00C2742B"/>
    <w:rsid w:val="00C274E5"/>
    <w:rsid w:val="00C300A2"/>
    <w:rsid w:val="00C301BA"/>
    <w:rsid w:val="00C30361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A99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37E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475"/>
    <w:rsid w:val="00C63988"/>
    <w:rsid w:val="00C63A8A"/>
    <w:rsid w:val="00C63B49"/>
    <w:rsid w:val="00C63E1D"/>
    <w:rsid w:val="00C63FE9"/>
    <w:rsid w:val="00C6406D"/>
    <w:rsid w:val="00C647D0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1FB8"/>
    <w:rsid w:val="00C720F7"/>
    <w:rsid w:val="00C722B5"/>
    <w:rsid w:val="00C726D9"/>
    <w:rsid w:val="00C72E99"/>
    <w:rsid w:val="00C73026"/>
    <w:rsid w:val="00C732F6"/>
    <w:rsid w:val="00C73727"/>
    <w:rsid w:val="00C73A5F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129"/>
    <w:rsid w:val="00C806AB"/>
    <w:rsid w:val="00C80A2F"/>
    <w:rsid w:val="00C80A70"/>
    <w:rsid w:val="00C810B1"/>
    <w:rsid w:val="00C81B42"/>
    <w:rsid w:val="00C820F4"/>
    <w:rsid w:val="00C827BA"/>
    <w:rsid w:val="00C83959"/>
    <w:rsid w:val="00C83DFE"/>
    <w:rsid w:val="00C850CA"/>
    <w:rsid w:val="00C85290"/>
    <w:rsid w:val="00C859BE"/>
    <w:rsid w:val="00C865F0"/>
    <w:rsid w:val="00C86A11"/>
    <w:rsid w:val="00C86E1E"/>
    <w:rsid w:val="00C86E34"/>
    <w:rsid w:val="00C9083B"/>
    <w:rsid w:val="00C90ED8"/>
    <w:rsid w:val="00C91ED0"/>
    <w:rsid w:val="00C9201E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C8A"/>
    <w:rsid w:val="00C97EF0"/>
    <w:rsid w:val="00CA035C"/>
    <w:rsid w:val="00CA082D"/>
    <w:rsid w:val="00CA09A3"/>
    <w:rsid w:val="00CA0C4D"/>
    <w:rsid w:val="00CA1413"/>
    <w:rsid w:val="00CA238A"/>
    <w:rsid w:val="00CA3558"/>
    <w:rsid w:val="00CA4BFE"/>
    <w:rsid w:val="00CA547E"/>
    <w:rsid w:val="00CA5AEA"/>
    <w:rsid w:val="00CA60D0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89D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2272"/>
    <w:rsid w:val="00CC2A33"/>
    <w:rsid w:val="00CC3354"/>
    <w:rsid w:val="00CC36D6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014C"/>
    <w:rsid w:val="00CD1EAF"/>
    <w:rsid w:val="00CD2128"/>
    <w:rsid w:val="00CD2281"/>
    <w:rsid w:val="00CD23C4"/>
    <w:rsid w:val="00CD2EAB"/>
    <w:rsid w:val="00CD3EC8"/>
    <w:rsid w:val="00CD4157"/>
    <w:rsid w:val="00CD5905"/>
    <w:rsid w:val="00CD5B23"/>
    <w:rsid w:val="00CD60A8"/>
    <w:rsid w:val="00CD610C"/>
    <w:rsid w:val="00CD6F01"/>
    <w:rsid w:val="00CD74F4"/>
    <w:rsid w:val="00CD764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BA2"/>
    <w:rsid w:val="00D02D97"/>
    <w:rsid w:val="00D02E66"/>
    <w:rsid w:val="00D03266"/>
    <w:rsid w:val="00D036FE"/>
    <w:rsid w:val="00D03D78"/>
    <w:rsid w:val="00D041D7"/>
    <w:rsid w:val="00D049EF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17A70"/>
    <w:rsid w:val="00D20090"/>
    <w:rsid w:val="00D20275"/>
    <w:rsid w:val="00D203D9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64C0"/>
    <w:rsid w:val="00D27685"/>
    <w:rsid w:val="00D27B0F"/>
    <w:rsid w:val="00D27DA9"/>
    <w:rsid w:val="00D304A6"/>
    <w:rsid w:val="00D3054A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4BD"/>
    <w:rsid w:val="00D40F8A"/>
    <w:rsid w:val="00D4280B"/>
    <w:rsid w:val="00D42CF4"/>
    <w:rsid w:val="00D4330C"/>
    <w:rsid w:val="00D43B3A"/>
    <w:rsid w:val="00D44000"/>
    <w:rsid w:val="00D44963"/>
    <w:rsid w:val="00D44AA8"/>
    <w:rsid w:val="00D45809"/>
    <w:rsid w:val="00D4582F"/>
    <w:rsid w:val="00D45B0F"/>
    <w:rsid w:val="00D465D2"/>
    <w:rsid w:val="00D4685F"/>
    <w:rsid w:val="00D46B9B"/>
    <w:rsid w:val="00D471FC"/>
    <w:rsid w:val="00D47453"/>
    <w:rsid w:val="00D4755A"/>
    <w:rsid w:val="00D4789D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5BBD"/>
    <w:rsid w:val="00D568DF"/>
    <w:rsid w:val="00D568E5"/>
    <w:rsid w:val="00D56C39"/>
    <w:rsid w:val="00D57B1D"/>
    <w:rsid w:val="00D60442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3D14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E09"/>
    <w:rsid w:val="00D87F9B"/>
    <w:rsid w:val="00D902F7"/>
    <w:rsid w:val="00D90913"/>
    <w:rsid w:val="00D9092D"/>
    <w:rsid w:val="00D909A7"/>
    <w:rsid w:val="00D91095"/>
    <w:rsid w:val="00D92C5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2D68"/>
    <w:rsid w:val="00DB33F4"/>
    <w:rsid w:val="00DB35F1"/>
    <w:rsid w:val="00DB36A3"/>
    <w:rsid w:val="00DB3EE1"/>
    <w:rsid w:val="00DB48AD"/>
    <w:rsid w:val="00DB4D4C"/>
    <w:rsid w:val="00DB5021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0552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91F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4C9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D3F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45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7BF"/>
    <w:rsid w:val="00DF4861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D7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004"/>
    <w:rsid w:val="00E07C26"/>
    <w:rsid w:val="00E102E0"/>
    <w:rsid w:val="00E10954"/>
    <w:rsid w:val="00E10F2E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604"/>
    <w:rsid w:val="00E15716"/>
    <w:rsid w:val="00E15905"/>
    <w:rsid w:val="00E16573"/>
    <w:rsid w:val="00E168A0"/>
    <w:rsid w:val="00E171F7"/>
    <w:rsid w:val="00E173DC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91"/>
    <w:rsid w:val="00E257E9"/>
    <w:rsid w:val="00E25911"/>
    <w:rsid w:val="00E25AA6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878"/>
    <w:rsid w:val="00E35B52"/>
    <w:rsid w:val="00E35EEA"/>
    <w:rsid w:val="00E366F0"/>
    <w:rsid w:val="00E36EC3"/>
    <w:rsid w:val="00E374AA"/>
    <w:rsid w:val="00E375A3"/>
    <w:rsid w:val="00E37A23"/>
    <w:rsid w:val="00E41B0D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0B3"/>
    <w:rsid w:val="00E61342"/>
    <w:rsid w:val="00E61C79"/>
    <w:rsid w:val="00E61D2B"/>
    <w:rsid w:val="00E621F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513"/>
    <w:rsid w:val="00E64536"/>
    <w:rsid w:val="00E64993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2669"/>
    <w:rsid w:val="00E72700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993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22D6"/>
    <w:rsid w:val="00E93093"/>
    <w:rsid w:val="00E9348B"/>
    <w:rsid w:val="00E93569"/>
    <w:rsid w:val="00E93BDE"/>
    <w:rsid w:val="00E945EF"/>
    <w:rsid w:val="00E947E3"/>
    <w:rsid w:val="00E95631"/>
    <w:rsid w:val="00E95B3A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8A9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31CF"/>
    <w:rsid w:val="00EB3239"/>
    <w:rsid w:val="00EB33AB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121"/>
    <w:rsid w:val="00EC5546"/>
    <w:rsid w:val="00EC5D02"/>
    <w:rsid w:val="00EC60E2"/>
    <w:rsid w:val="00EC6309"/>
    <w:rsid w:val="00EC66A8"/>
    <w:rsid w:val="00EC6A7E"/>
    <w:rsid w:val="00EC6DF2"/>
    <w:rsid w:val="00EC6E5F"/>
    <w:rsid w:val="00EC7035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2142"/>
    <w:rsid w:val="00ED2C45"/>
    <w:rsid w:val="00ED39EC"/>
    <w:rsid w:val="00ED404D"/>
    <w:rsid w:val="00ED41F1"/>
    <w:rsid w:val="00ED4787"/>
    <w:rsid w:val="00ED4A0C"/>
    <w:rsid w:val="00ED50B7"/>
    <w:rsid w:val="00ED53EA"/>
    <w:rsid w:val="00ED5509"/>
    <w:rsid w:val="00ED560C"/>
    <w:rsid w:val="00ED597F"/>
    <w:rsid w:val="00ED5D65"/>
    <w:rsid w:val="00ED60CF"/>
    <w:rsid w:val="00ED61E4"/>
    <w:rsid w:val="00ED6B25"/>
    <w:rsid w:val="00ED751C"/>
    <w:rsid w:val="00ED7E59"/>
    <w:rsid w:val="00ED7E65"/>
    <w:rsid w:val="00EE010B"/>
    <w:rsid w:val="00EE0EE2"/>
    <w:rsid w:val="00EE15B0"/>
    <w:rsid w:val="00EE15DC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672"/>
    <w:rsid w:val="00EE79BB"/>
    <w:rsid w:val="00EE7A4B"/>
    <w:rsid w:val="00EF099F"/>
    <w:rsid w:val="00EF0F1F"/>
    <w:rsid w:val="00EF128D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27B2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17D8E"/>
    <w:rsid w:val="00F200D4"/>
    <w:rsid w:val="00F2028F"/>
    <w:rsid w:val="00F2095D"/>
    <w:rsid w:val="00F21844"/>
    <w:rsid w:val="00F219B0"/>
    <w:rsid w:val="00F21E1B"/>
    <w:rsid w:val="00F224F2"/>
    <w:rsid w:val="00F227DB"/>
    <w:rsid w:val="00F2284A"/>
    <w:rsid w:val="00F22C62"/>
    <w:rsid w:val="00F2318D"/>
    <w:rsid w:val="00F23C7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AF1"/>
    <w:rsid w:val="00F32C33"/>
    <w:rsid w:val="00F32CCA"/>
    <w:rsid w:val="00F3315F"/>
    <w:rsid w:val="00F335B9"/>
    <w:rsid w:val="00F3378C"/>
    <w:rsid w:val="00F337D7"/>
    <w:rsid w:val="00F33A02"/>
    <w:rsid w:val="00F34A27"/>
    <w:rsid w:val="00F351F6"/>
    <w:rsid w:val="00F35705"/>
    <w:rsid w:val="00F35EFB"/>
    <w:rsid w:val="00F3609F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9D1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B58"/>
    <w:rsid w:val="00F77098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1FC7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A22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776"/>
    <w:rsid w:val="00FA280C"/>
    <w:rsid w:val="00FA2DF1"/>
    <w:rsid w:val="00FA3377"/>
    <w:rsid w:val="00FA3474"/>
    <w:rsid w:val="00FA39AA"/>
    <w:rsid w:val="00FA39BA"/>
    <w:rsid w:val="00FA3FD7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61"/>
    <w:rsid w:val="00FB34BA"/>
    <w:rsid w:val="00FB486B"/>
    <w:rsid w:val="00FB4D11"/>
    <w:rsid w:val="00FB50B2"/>
    <w:rsid w:val="00FB6A09"/>
    <w:rsid w:val="00FB70E0"/>
    <w:rsid w:val="00FB7728"/>
    <w:rsid w:val="00FC04DF"/>
    <w:rsid w:val="00FC0948"/>
    <w:rsid w:val="00FC0AAD"/>
    <w:rsid w:val="00FC0E63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A8A"/>
    <w:rsid w:val="00FD0092"/>
    <w:rsid w:val="00FD085D"/>
    <w:rsid w:val="00FD17E7"/>
    <w:rsid w:val="00FD24D0"/>
    <w:rsid w:val="00FD2C9A"/>
    <w:rsid w:val="00FD2E8E"/>
    <w:rsid w:val="00FD34E8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72"/>
    <w:rsid w:val="00FE13AB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6AC"/>
    <w:rsid w:val="00FF0767"/>
    <w:rsid w:val="00FF101A"/>
    <w:rsid w:val="00FF15F9"/>
    <w:rsid w:val="00FF185B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6EBF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9A507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C86E1E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C86E1E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ＭＳ 明朝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ＭＳ 明朝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ＭＳ 明朝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ＭＳ ゴシック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ＭＳ 明朝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ＭＳ 明朝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ＭＳ 明朝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ＭＳ 明朝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qFormat/>
    <w:rsid w:val="001033D8"/>
    <w:pPr>
      <w:keepNext/>
      <w:keepLines/>
      <w:widowControl w:val="0"/>
      <w:spacing w:after="0" w:line="240" w:lineRule="auto"/>
    </w:pPr>
    <w:rPr>
      <w:rFonts w:eastAsia="ＭＳ 明朝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  <w:style w:type="paragraph" w:customStyle="1" w:styleId="NO">
    <w:name w:val="NO"/>
    <w:basedOn w:val="Normal"/>
    <w:link w:val="NOChar"/>
    <w:qFormat/>
    <w:rsid w:val="008565C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8565C2"/>
    <w:rPr>
      <w:rFonts w:ascii="Times New Roman" w:eastAsia="Malgun Gothic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5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file:///C:\Users\S029244\Documents\3GPP\SA1%23108_Orlando\Docs\S1-244386.zip" TargetMode="External"/><Relationship Id="rId21" Type="http://schemas.openxmlformats.org/officeDocument/2006/relationships/hyperlink" Target="file:///C:\Users\S029244\Documents\3GPP\SA1%23108_Orlando\docs\S1-244503.zip" TargetMode="External"/><Relationship Id="rId42" Type="http://schemas.openxmlformats.org/officeDocument/2006/relationships/hyperlink" Target="file:///C:\Users\S029244\Documents\3GPP\SA1%23108_Orlando\Docs\S1-244266.zip" TargetMode="External"/><Relationship Id="rId63" Type="http://schemas.openxmlformats.org/officeDocument/2006/relationships/hyperlink" Target="file:///C:\Users\S029244\Documents\3GPP\SA1%23108_Orlando\Docs\S1-244045.zip" TargetMode="External"/><Relationship Id="rId84" Type="http://schemas.openxmlformats.org/officeDocument/2006/relationships/hyperlink" Target="file:///C:\Users\S029244\Documents\3GPP\SA1%23108_Orlando\docs\S1-244520.zip" TargetMode="External"/><Relationship Id="rId138" Type="http://schemas.openxmlformats.org/officeDocument/2006/relationships/hyperlink" Target="file:///C:\Users\S029244\Documents\3GPP\SA1%23108_Orlando\Docs\S1-244399.zip" TargetMode="External"/><Relationship Id="rId107" Type="http://schemas.openxmlformats.org/officeDocument/2006/relationships/hyperlink" Target="file:///C:\Users\S029244\Documents\3GPP\SA1%23108_Orlando\Docs\S1-244346.zip" TargetMode="External"/><Relationship Id="rId11" Type="http://schemas.openxmlformats.org/officeDocument/2006/relationships/hyperlink" Target="file:///C:\Users\S029244\Documents\3GPP\SA1%23108_Orlando\Docs\S1-244271.zip" TargetMode="External"/><Relationship Id="rId32" Type="http://schemas.openxmlformats.org/officeDocument/2006/relationships/hyperlink" Target="file:///C:\Users\S029244\Documents\3GPP\SA1%23108_Orlando\Docs\S1-244161.zip" TargetMode="External"/><Relationship Id="rId53" Type="http://schemas.openxmlformats.org/officeDocument/2006/relationships/hyperlink" Target="file:///C:\Users\S029244\Documents\3GPP\SA1%23108_Orlando\docs\S1-244533.zip" TargetMode="External"/><Relationship Id="rId74" Type="http://schemas.openxmlformats.org/officeDocument/2006/relationships/hyperlink" Target="file:///C:\Users\S029244\Documents\3GPP\SA1%23108_Orlando\Docs\S1-244207.zip" TargetMode="External"/><Relationship Id="rId128" Type="http://schemas.openxmlformats.org/officeDocument/2006/relationships/hyperlink" Target="file:///C:\Users\S029244\Documents\3GPP\SA1%23108_Orlando\docs\S1-244546.zip" TargetMode="External"/><Relationship Id="rId5" Type="http://schemas.openxmlformats.org/officeDocument/2006/relationships/numbering" Target="numbering.xml"/><Relationship Id="rId90" Type="http://schemas.openxmlformats.org/officeDocument/2006/relationships/hyperlink" Target="file:///C:\Users\S029244\Documents\3GPP\SA1%23108_Orlando\Docs\S1-244118.zip" TargetMode="External"/><Relationship Id="rId95" Type="http://schemas.openxmlformats.org/officeDocument/2006/relationships/hyperlink" Target="file:///C:\Users\S029244\Documents\3GPP\SA1%23108_Orlando\docs\S1-244534.zip" TargetMode="External"/><Relationship Id="rId22" Type="http://schemas.openxmlformats.org/officeDocument/2006/relationships/hyperlink" Target="file:///C:\Users\S029244\Documents\3GPP\SA1%23108_Orlando\Docs\S1-244085.zip" TargetMode="External"/><Relationship Id="rId27" Type="http://schemas.openxmlformats.org/officeDocument/2006/relationships/hyperlink" Target="file:///C:\Users\S029244\Documents\3GPP\SA1%23108_Orlando\docs\S1-244527.zip" TargetMode="External"/><Relationship Id="rId43" Type="http://schemas.openxmlformats.org/officeDocument/2006/relationships/hyperlink" Target="file:///C:\Users\S029244\Documents\3GPP\SA1%23108_Orlando\Docs\S1-244292.zip" TargetMode="External"/><Relationship Id="rId48" Type="http://schemas.openxmlformats.org/officeDocument/2006/relationships/hyperlink" Target="file:///C:\Users\S029244\Documents\3GPP\SA1%23108_Orlando\Docs\S1-244312.zip" TargetMode="External"/><Relationship Id="rId64" Type="http://schemas.openxmlformats.org/officeDocument/2006/relationships/hyperlink" Target="file:///C:\Users\S029244\Documents\3GPP\SA1%23108_Orlando\Docs\S1-244082.zip" TargetMode="External"/><Relationship Id="rId69" Type="http://schemas.openxmlformats.org/officeDocument/2006/relationships/hyperlink" Target="file:///C:\Users\S029244\Documents\3GPP\SA1%23108_Orlando\docs\S1-244521.zip" TargetMode="External"/><Relationship Id="rId113" Type="http://schemas.openxmlformats.org/officeDocument/2006/relationships/hyperlink" Target="file:///C:\Users\S029244\Documents\3GPP\SA1%23108_Orlando\docs\S1-244442.zip" TargetMode="External"/><Relationship Id="rId118" Type="http://schemas.openxmlformats.org/officeDocument/2006/relationships/hyperlink" Target="file:///C:\Users\S029244\Documents\3GPP\SA1%23108_Orlando\Docs\S1-244246.zip" TargetMode="External"/><Relationship Id="rId134" Type="http://schemas.openxmlformats.org/officeDocument/2006/relationships/hyperlink" Target="file:///C:\Users\S029244\Documents\3GPP\SA1%23108_Orlando\Docs\S1-244302.zip" TargetMode="External"/><Relationship Id="rId139" Type="http://schemas.openxmlformats.org/officeDocument/2006/relationships/hyperlink" Target="file:///C:\Users\S029244\Documents\3GPP\SA1%23108_Orlando\Docs\S1-244351.zip" TargetMode="External"/><Relationship Id="rId80" Type="http://schemas.openxmlformats.org/officeDocument/2006/relationships/hyperlink" Target="file:///C:\Users\S029244\Documents\3GPP\SA1%23108_Orlando\Docs\S1-244298.zip" TargetMode="External"/><Relationship Id="rId85" Type="http://schemas.openxmlformats.org/officeDocument/2006/relationships/hyperlink" Target="file:///C:\Users\S029244\Documents\3GPP\SA1%23108_Orlando\Docs\S1-244298.zip" TargetMode="External"/><Relationship Id="rId12" Type="http://schemas.openxmlformats.org/officeDocument/2006/relationships/hyperlink" Target="file:///C:\Users\S029244\Documents\3GPP\SA1%23108_Orlando\docs\S1-244501.zip" TargetMode="External"/><Relationship Id="rId17" Type="http://schemas.openxmlformats.org/officeDocument/2006/relationships/hyperlink" Target="file:///C:\Users\S029244\Documents\3GPP\SA1%23108_Orlando\docs\S1-244502.zip" TargetMode="External"/><Relationship Id="rId33" Type="http://schemas.openxmlformats.org/officeDocument/2006/relationships/hyperlink" Target="file:///C:\Users\S029244\Documents\3GPP\SA1%23108_Orlando\docs\S1-244508.zip" TargetMode="External"/><Relationship Id="rId38" Type="http://schemas.openxmlformats.org/officeDocument/2006/relationships/hyperlink" Target="file:///C:\Users\S029244\Documents\3GPP\SA1%23108_Orlando\Docs\S1-244232.zip" TargetMode="External"/><Relationship Id="rId59" Type="http://schemas.openxmlformats.org/officeDocument/2006/relationships/hyperlink" Target="file:///C:\Users\S029244\Documents\3GPP\SA1%23108_Orlando\Docs\S1-244043.zip" TargetMode="External"/><Relationship Id="rId103" Type="http://schemas.openxmlformats.org/officeDocument/2006/relationships/hyperlink" Target="file:///C:\Users\S029244\Documents\3GPP\SA1%23108_Orlando\Docs\S1-244130.zip" TargetMode="External"/><Relationship Id="rId108" Type="http://schemas.openxmlformats.org/officeDocument/2006/relationships/hyperlink" Target="file:///C:\Users\S029244\Documents\3GPP\SA1%23108_Orlando\Docs\S1-244185.zip" TargetMode="External"/><Relationship Id="rId124" Type="http://schemas.openxmlformats.org/officeDocument/2006/relationships/hyperlink" Target="file:///C:\Users\S029244\Documents\3GPP\SA1%23108_Orlando\docs\S1-244545.zip" TargetMode="External"/><Relationship Id="rId129" Type="http://schemas.openxmlformats.org/officeDocument/2006/relationships/hyperlink" Target="file:///C:\Users\S029244\Documents\3GPP\SA1%23108_Orlando\Docs\S1-244216.zip" TargetMode="External"/><Relationship Id="rId54" Type="http://schemas.openxmlformats.org/officeDocument/2006/relationships/hyperlink" Target="file:///C:\Users\S029244\Documents\3GPP\SA1%23108_Orlando\Docs\S1-244262.zip" TargetMode="External"/><Relationship Id="rId70" Type="http://schemas.openxmlformats.org/officeDocument/2006/relationships/hyperlink" Target="file:///C:\Users\S029244\Documents\3GPP\SA1%23108_Orlando\Docs\S1-244182.zip" TargetMode="External"/><Relationship Id="rId75" Type="http://schemas.openxmlformats.org/officeDocument/2006/relationships/hyperlink" Target="file:///C:\Users\S029244\Documents\3GPP\SA1%23108_Orlando\docs\S1-244517.zip" TargetMode="External"/><Relationship Id="rId91" Type="http://schemas.openxmlformats.org/officeDocument/2006/relationships/hyperlink" Target="file:///C:\Users\S029244\Documents\3GPP\SA1%23108_Orlando\docs\S1-244524.zip" TargetMode="External"/><Relationship Id="rId96" Type="http://schemas.openxmlformats.org/officeDocument/2006/relationships/hyperlink" Target="file:///C:\Users\S029244\Documents\3GPP\SA1%23108_Orlando\Docs\S1-244242.zip" TargetMode="External"/><Relationship Id="rId140" Type="http://schemas.openxmlformats.org/officeDocument/2006/relationships/hyperlink" Target="file:///C:\Users\S029244\Documents\3GPP\SA1%23108_Orlando\Docs\S1-244370.zip" TargetMode="External"/><Relationship Id="rId14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3" Type="http://schemas.openxmlformats.org/officeDocument/2006/relationships/hyperlink" Target="file:///C:\Users\S029244\Documents\3GPP\SA1%23108_Orlando\docs\S1-244504.zip" TargetMode="External"/><Relationship Id="rId28" Type="http://schemas.openxmlformats.org/officeDocument/2006/relationships/hyperlink" Target="file:///C:\Users\S029244\Documents\3GPP\SA1%23108_Orlando\Docs\S1-244107.zip" TargetMode="External"/><Relationship Id="rId49" Type="http://schemas.openxmlformats.org/officeDocument/2006/relationships/hyperlink" Target="file:///C:\Users\S029244\Documents\3GPP\SA1%23108_Orlando\docs\S1-244531.zip" TargetMode="External"/><Relationship Id="rId114" Type="http://schemas.openxmlformats.org/officeDocument/2006/relationships/hyperlink" Target="file:///C:\Users\S029244\Documents\3GPP\SA1%23108_Orlando\docs\S1-244543.zip" TargetMode="External"/><Relationship Id="rId119" Type="http://schemas.openxmlformats.org/officeDocument/2006/relationships/hyperlink" Target="file:///C:\Users\S029244\Documents\3GPP\SA1%23108_Orlando\docs\S1-244542.zip" TargetMode="External"/><Relationship Id="rId44" Type="http://schemas.openxmlformats.org/officeDocument/2006/relationships/hyperlink" Target="file:///C:\Users\S029244\Documents\3GPP\SA1%23108_Orlando\docs\S1-244525.zip" TargetMode="External"/><Relationship Id="rId60" Type="http://schemas.openxmlformats.org/officeDocument/2006/relationships/hyperlink" Target="file:///C:\Users\S029244\Documents\3GPP\SA1%23108_Orlando\docs\S1-244509.zip" TargetMode="External"/><Relationship Id="rId65" Type="http://schemas.openxmlformats.org/officeDocument/2006/relationships/hyperlink" Target="file:///C:\Users\S029244\Documents\3GPP\SA1%23108_Orlando\docs\S1-244513.zip" TargetMode="External"/><Relationship Id="rId81" Type="http://schemas.openxmlformats.org/officeDocument/2006/relationships/hyperlink" Target="file:///C:\Users\S029244\Documents\3GPP\SA1%23108_Orlando\Docs\S1-244379.zip" TargetMode="External"/><Relationship Id="rId86" Type="http://schemas.openxmlformats.org/officeDocument/2006/relationships/hyperlink" Target="docs\S1-244547.zip" TargetMode="External"/><Relationship Id="rId130" Type="http://schemas.openxmlformats.org/officeDocument/2006/relationships/hyperlink" Target="file:///C:\Users\S029244\Documents\3GPP\SA1%23108_Orlando\Docs\S1-244250.zip" TargetMode="External"/><Relationship Id="rId135" Type="http://schemas.openxmlformats.org/officeDocument/2006/relationships/hyperlink" Target="file:///C:\Users\S029244\Documents\3GPP\SA1%23108_Orlando\Docs\S1-244347.zip" TargetMode="External"/><Relationship Id="rId13" Type="http://schemas.openxmlformats.org/officeDocument/2006/relationships/hyperlink" Target="file:///C:\Users\S029244\Documents\3GPP\SA1%23108_Orlando\Docs\S1-244030.zip" TargetMode="External"/><Relationship Id="rId18" Type="http://schemas.openxmlformats.org/officeDocument/2006/relationships/hyperlink" Target="file:///C:\Users\S029244\Documents\3GPP\SA1%23108_Orlando\Docs\S1-244030.zip" TargetMode="External"/><Relationship Id="rId39" Type="http://schemas.openxmlformats.org/officeDocument/2006/relationships/hyperlink" Target="file:///C:\Users\S029244\Documents\3GPP\SA1%23108_Orlando\docs\S1-244529.zip" TargetMode="External"/><Relationship Id="rId109" Type="http://schemas.openxmlformats.org/officeDocument/2006/relationships/hyperlink" Target="file:///C:\Users\S029244\Documents\3GPP\SA1%23108_Orlando\docs\S1-244540.zip" TargetMode="External"/><Relationship Id="rId34" Type="http://schemas.openxmlformats.org/officeDocument/2006/relationships/hyperlink" Target="file:///C:\Users\S029244\Documents\3GPP\SA1%23108_Orlando\Docs\S1-244178.zip" TargetMode="External"/><Relationship Id="rId50" Type="http://schemas.openxmlformats.org/officeDocument/2006/relationships/hyperlink" Target="file:///C:\Users\S029244\Documents\3GPP\SA1%23108_Orlando\Docs\S1-244325.zip" TargetMode="External"/><Relationship Id="rId55" Type="http://schemas.openxmlformats.org/officeDocument/2006/relationships/hyperlink" Target="file:///C:\Users\S029244\Documents\3GPP\SA1%23108_Orlando\Docs\S1-244345.zip" TargetMode="External"/><Relationship Id="rId76" Type="http://schemas.openxmlformats.org/officeDocument/2006/relationships/hyperlink" Target="file:///C:\Users\S029244\Documents\3GPP\SA1%23108_Orlando\Docs\S1-244222.zip" TargetMode="External"/><Relationship Id="rId97" Type="http://schemas.openxmlformats.org/officeDocument/2006/relationships/hyperlink" Target="file:///C:\Users\S029244\Documents\3GPP\SA1%23108_Orlando\docs\S1-244511.zip" TargetMode="External"/><Relationship Id="rId104" Type="http://schemas.openxmlformats.org/officeDocument/2006/relationships/hyperlink" Target="file:///C:\Users\S029244\Documents\3GPP\SA1%23108_Orlando\docs\S1-244538.zip" TargetMode="External"/><Relationship Id="rId120" Type="http://schemas.openxmlformats.org/officeDocument/2006/relationships/hyperlink" Target="file:///C:\Users\S029244\Documents\3GPP\SA1%23108_Orlando\Docs\S1-244246.zip" TargetMode="External"/><Relationship Id="rId125" Type="http://schemas.openxmlformats.org/officeDocument/2006/relationships/hyperlink" Target="file:///C:\Users\S029244\Documents\3GPP\SA1%23108_Orlando\Docs\S1-244163.zip" TargetMode="External"/><Relationship Id="rId141" Type="http://schemas.openxmlformats.org/officeDocument/2006/relationships/hyperlink" Target="file:///C:\Users\S029244\Documents\3GPP\SA1%23108_Orlando\Docs\S1-244344.zip" TargetMode="External"/><Relationship Id="rId146" Type="http://schemas.openxmlformats.org/officeDocument/2006/relationships/theme" Target="theme/theme1.xml"/><Relationship Id="rId7" Type="http://schemas.openxmlformats.org/officeDocument/2006/relationships/settings" Target="settings.xml"/><Relationship Id="rId71" Type="http://schemas.openxmlformats.org/officeDocument/2006/relationships/hyperlink" Target="file:///C:\Users\S029244\Documents\3GPP\SA1%23108_Orlando\docs\S1-244515.zip" TargetMode="External"/><Relationship Id="rId92" Type="http://schemas.openxmlformats.org/officeDocument/2006/relationships/hyperlink" Target="file:///C:\Users\S029244\Documents\3GPP\SA1%23108_Orlando\Docs\S1-244119.zip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file:///C:\Users\S029244\Documents\3GPP\SA1%23108_Orlando\docs\S1-244506.zip" TargetMode="External"/><Relationship Id="rId24" Type="http://schemas.openxmlformats.org/officeDocument/2006/relationships/hyperlink" Target="file:///C:\Users\S029244\Documents\3GPP\SA1%23108_Orlando\Docs\S1-244086.zip" TargetMode="External"/><Relationship Id="rId40" Type="http://schemas.openxmlformats.org/officeDocument/2006/relationships/hyperlink" Target="file:///C:\Users\S029244\Documents\3GPP\SA1%23108_Orlando\Docs\S1-244253.zip" TargetMode="External"/><Relationship Id="rId45" Type="http://schemas.openxmlformats.org/officeDocument/2006/relationships/hyperlink" Target="file:///C:\Users\S029244\Documents\3GPP\SA1%23108_Orlando\Docs\S1-244293.zip" TargetMode="External"/><Relationship Id="rId66" Type="http://schemas.openxmlformats.org/officeDocument/2006/relationships/hyperlink" Target="file:///C:\Users\S029244\Documents\3GPP\SA1%23108_Orlando\Docs\S1-244131.zip" TargetMode="External"/><Relationship Id="rId87" Type="http://schemas.openxmlformats.org/officeDocument/2006/relationships/hyperlink" Target="file:///C:\Users\S029244\Documents\3GPP\SA1%23108_Orlando\Docs\S1-244330.zip" TargetMode="External"/><Relationship Id="rId110" Type="http://schemas.openxmlformats.org/officeDocument/2006/relationships/hyperlink" Target="file:///C:\Users\S029244\Documents\3GPP\SA1%23108_Orlando\Docs\S1-244239.zip" TargetMode="External"/><Relationship Id="rId115" Type="http://schemas.openxmlformats.org/officeDocument/2006/relationships/hyperlink" Target="file:///C:\Users\S029244\Documents\3GPP\SA1%23108_Orlando\Docs\S1-244246.zip" TargetMode="External"/><Relationship Id="rId131" Type="http://schemas.openxmlformats.org/officeDocument/2006/relationships/hyperlink" Target="file:///C:\Users\S029244\Documents\3GPP\SA1%23108_Orlando\Docs\S1-244252.zip" TargetMode="External"/><Relationship Id="rId136" Type="http://schemas.openxmlformats.org/officeDocument/2006/relationships/hyperlink" Target="file:///C:\Users\S029244\Documents\3GPP\SA1%23108_Orlando\Docs\S1-244351.zip" TargetMode="External"/><Relationship Id="rId61" Type="http://schemas.openxmlformats.org/officeDocument/2006/relationships/hyperlink" Target="file:///C:\Users\S029244\Documents\3GPP\SA1%23108_Orlando\Docs\S1-244044.zip" TargetMode="External"/><Relationship Id="rId82" Type="http://schemas.openxmlformats.org/officeDocument/2006/relationships/hyperlink" Target="file:///C:\Users\S029244\Documents\3GPP\SA1%23108_Orlando\Docs\S1-244379.zip" TargetMode="External"/><Relationship Id="rId19" Type="http://schemas.openxmlformats.org/officeDocument/2006/relationships/hyperlink" Target="file:///C:\Users\S029244\Documents\3GPP\SA1%23108_Orlando\Docs\S1-244047.zip" TargetMode="External"/><Relationship Id="rId14" Type="http://schemas.openxmlformats.org/officeDocument/2006/relationships/hyperlink" Target="file:///C:\Users\S029244\Documents\3GPP\SA1%23108_Orlando\Docs\S1-244416.zip" TargetMode="External"/><Relationship Id="rId30" Type="http://schemas.openxmlformats.org/officeDocument/2006/relationships/hyperlink" Target="file:///C:\Users\S029244\Documents\3GPP\SA1%23108_Orlando\Docs\S1-244114.zip" TargetMode="External"/><Relationship Id="rId35" Type="http://schemas.openxmlformats.org/officeDocument/2006/relationships/hyperlink" Target="file:///C:\Users\S029244\Documents\3GPP\SA1%23108_Orlando\Docs\S1-244226.zip" TargetMode="External"/><Relationship Id="rId56" Type="http://schemas.openxmlformats.org/officeDocument/2006/relationships/hyperlink" Target="file:///C:\Users\S029244\Documents\3GPP\SA1%23108_Orlando\Docs\S1-244023.zip" TargetMode="External"/><Relationship Id="rId77" Type="http://schemas.openxmlformats.org/officeDocument/2006/relationships/hyperlink" Target="file:///C:\Users\S029244\Documents\3GPP\SA1%23108_Orlando\docs\S1-244518.zip" TargetMode="External"/><Relationship Id="rId100" Type="http://schemas.openxmlformats.org/officeDocument/2006/relationships/hyperlink" Target="file:///C:\Users\S029244\Documents\3GPP\SA1%23108_Orlando\docs\S1-244536.zip" TargetMode="External"/><Relationship Id="rId105" Type="http://schemas.openxmlformats.org/officeDocument/2006/relationships/hyperlink" Target="file:///C:\Users\S029244\Documents\3GPP\SA1%23108_Orlando\Docs\S1-244117.zip" TargetMode="External"/><Relationship Id="rId126" Type="http://schemas.openxmlformats.org/officeDocument/2006/relationships/hyperlink" Target="file:///C:\Users\S029244\Documents\3GPP\SA1%23108_Orlando\Docs\S1-244180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C:\Users\S029244\Documents\3GPP\SA1%23108_Orlando\docs\S1-244532.zip" TargetMode="External"/><Relationship Id="rId72" Type="http://schemas.openxmlformats.org/officeDocument/2006/relationships/hyperlink" Target="file:///C:\Users\S029244\Documents\3GPP\SA1%23108_Orlando\Docs\S1-244184.zip" TargetMode="External"/><Relationship Id="rId93" Type="http://schemas.openxmlformats.org/officeDocument/2006/relationships/hyperlink" Target="file:///C:\Users\S029244\Documents\3GPP\SA1%23108_Orlando\docs\S1-244523.zip" TargetMode="External"/><Relationship Id="rId98" Type="http://schemas.openxmlformats.org/officeDocument/2006/relationships/hyperlink" Target="file:///C:\Users\S029244\Documents\3GPP\SA1%23108_Orlando\docs\S1-244535.zip" TargetMode="External"/><Relationship Id="rId121" Type="http://schemas.openxmlformats.org/officeDocument/2006/relationships/hyperlink" Target="file:///C:\Users\S029244\Documents\3GPP\SA1%23108_Orlando\Docs\S1-244372.zip" TargetMode="External"/><Relationship Id="rId142" Type="http://schemas.openxmlformats.org/officeDocument/2006/relationships/hyperlink" Target="file:///C:\Users\S029244\Documents\3GPP\SA1%23108_Orlando\Docs\S1-244171.zip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file:///C:\Users\S029244\Documents\3GPP\SA1%23108_Orlando\docs\S1-244505.zip" TargetMode="External"/><Relationship Id="rId46" Type="http://schemas.openxmlformats.org/officeDocument/2006/relationships/hyperlink" Target="file:///C:\Users\S029244\Documents\3GPP\SA1%23108_Orlando\Docs\S1-244294.zip" TargetMode="External"/><Relationship Id="rId67" Type="http://schemas.openxmlformats.org/officeDocument/2006/relationships/hyperlink" Target="file:///C:\Users\S029244\Documents\3GPP\SA1%23108_Orlando\docs\S1-244514.zip" TargetMode="External"/><Relationship Id="rId116" Type="http://schemas.openxmlformats.org/officeDocument/2006/relationships/hyperlink" Target="file:///C:\Users\S029244\Documents\3GPP\SA1%23108_Orlando\Docs\S1-244386.zip" TargetMode="External"/><Relationship Id="rId137" Type="http://schemas.openxmlformats.org/officeDocument/2006/relationships/hyperlink" Target="file:///C:\Users\S029244\Documents\3GPP\SA1%23108_Orlando\Docs\S1-244399.zip" TargetMode="External"/><Relationship Id="rId20" Type="http://schemas.openxmlformats.org/officeDocument/2006/relationships/hyperlink" Target="file:///C:\Users\S029244\Documents\3GPP\SA1%23108_Orlando\Docs\S1-244079.zip" TargetMode="External"/><Relationship Id="rId41" Type="http://schemas.openxmlformats.org/officeDocument/2006/relationships/hyperlink" Target="file:///C:\Users\S029244\Documents\3GPP\SA1%23108_Orlando\docs\S1-244530.zip" TargetMode="External"/><Relationship Id="rId62" Type="http://schemas.openxmlformats.org/officeDocument/2006/relationships/hyperlink" Target="file:///C:\Users\S029244\Documents\3GPP\SA1%23108_Orlando\docs\S1-244510.zip" TargetMode="External"/><Relationship Id="rId83" Type="http://schemas.openxmlformats.org/officeDocument/2006/relationships/hyperlink" Target="file:///C:\Users\S029244\Documents\3GPP\SA1%23108_Orlando\Docs\S1-244298.zip" TargetMode="External"/><Relationship Id="rId88" Type="http://schemas.openxmlformats.org/officeDocument/2006/relationships/hyperlink" Target="file:///C:\Users\S029244\Documents\3GPP\SA1%23108_Orlando\Docs\S1-244042.zip" TargetMode="External"/><Relationship Id="rId111" Type="http://schemas.openxmlformats.org/officeDocument/2006/relationships/hyperlink" Target="file:///C:\Users\S029244\Documents\3GPP\SA1%23108_Orlando\docs\S1-244541.zip" TargetMode="External"/><Relationship Id="rId132" Type="http://schemas.openxmlformats.org/officeDocument/2006/relationships/hyperlink" Target="file:///C:\Users\S029244\Documents\3GPP\SA1%23108_Orlando\Docs\S1-244300.zip" TargetMode="External"/><Relationship Id="rId15" Type="http://schemas.openxmlformats.org/officeDocument/2006/relationships/hyperlink" Target="file:///C:\Users\S029244\Documents\3GPP\SA1%23108_Orlando\Docs\S1-244416.zip" TargetMode="External"/><Relationship Id="rId36" Type="http://schemas.openxmlformats.org/officeDocument/2006/relationships/hyperlink" Target="file:///C:\Users\S029244\Documents\3GPP\SA1%23108_Orlando\Docs\S1-244228.zip" TargetMode="External"/><Relationship Id="rId57" Type="http://schemas.openxmlformats.org/officeDocument/2006/relationships/hyperlink" Target="file:///C:\Users\S029244\Documents\3GPP\SA1%23108_Orlando\docs\S1-244390.zip" TargetMode="External"/><Relationship Id="rId106" Type="http://schemas.openxmlformats.org/officeDocument/2006/relationships/hyperlink" Target="file:///C:\Users\S029244\Documents\3GPP\SA1%23108_Orlando\docs\S1-244539.zip" TargetMode="External"/><Relationship Id="rId127" Type="http://schemas.openxmlformats.org/officeDocument/2006/relationships/hyperlink" Target="file:///C:\Users\S029244\Documents\3GPP\SA1%23108_Orlando\Docs\S1-244206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C:\Users\S029244\Documents\3GPP\SA1%23108_Orlando\docs\S1-244528.zip" TargetMode="External"/><Relationship Id="rId52" Type="http://schemas.openxmlformats.org/officeDocument/2006/relationships/hyperlink" Target="file:///C:\Users\S029244\Documents\3GPP\SA1%23108_Orlando\Docs\S1-244348.zip" TargetMode="External"/><Relationship Id="rId73" Type="http://schemas.openxmlformats.org/officeDocument/2006/relationships/hyperlink" Target="file:///C:\Users\S029244\Documents\3GPP\SA1%23108_Orlando\docs\S1-244516.zip" TargetMode="External"/><Relationship Id="rId78" Type="http://schemas.openxmlformats.org/officeDocument/2006/relationships/hyperlink" Target="file:///C:\Users\S029244\Documents\3GPP\SA1%23108_Orlando\Docs\S1-244225.zip" TargetMode="External"/><Relationship Id="rId94" Type="http://schemas.openxmlformats.org/officeDocument/2006/relationships/hyperlink" Target="file:///C:\Users\S029244\Documents\3GPP\SA1%23108_Orlando\Docs\S1-244156.zip" TargetMode="External"/><Relationship Id="rId99" Type="http://schemas.openxmlformats.org/officeDocument/2006/relationships/hyperlink" Target="file:///C:\Users\S029244\Documents\3GPP\SA1%23108_Orlando\Docs\S1-244265.zip" TargetMode="External"/><Relationship Id="rId101" Type="http://schemas.openxmlformats.org/officeDocument/2006/relationships/hyperlink" Target="file:///C:\Users\S029244\Documents\3GPP\SA1%23108_Orlando\Docs\S1-244375.zip" TargetMode="External"/><Relationship Id="rId122" Type="http://schemas.openxmlformats.org/officeDocument/2006/relationships/hyperlink" Target="file:///C:\Users\S029244\Documents\3GPP\SA1%23108_Orlando\docs\S1-244544.zip" TargetMode="External"/><Relationship Id="rId143" Type="http://schemas.openxmlformats.org/officeDocument/2006/relationships/hyperlink" Target="file:///C:\Users\S029244\Documents\3GPP\SA1%23108_Orlando\Docs\S1-244026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6" Type="http://schemas.openxmlformats.org/officeDocument/2006/relationships/hyperlink" Target="file:///C:\Users\S029244\Documents\3GPP\SA1%23108_Orlando\Docs\S1-244091.zip" TargetMode="External"/><Relationship Id="rId47" Type="http://schemas.openxmlformats.org/officeDocument/2006/relationships/hyperlink" Target="file:///C:\Users\S029244\Documents\3GPP\SA1%23108_Orlando\docs\S1-244526.zip" TargetMode="External"/><Relationship Id="rId68" Type="http://schemas.openxmlformats.org/officeDocument/2006/relationships/hyperlink" Target="file:///C:\Users\S029244\Documents\3GPP\SA1%23108_Orlando\Docs\S1-244153.zip" TargetMode="External"/><Relationship Id="rId89" Type="http://schemas.openxmlformats.org/officeDocument/2006/relationships/hyperlink" Target="file:///C:\Users\S029244\Documents\3GPP\SA1%23108_Orlando\docs\S1-244522.zip" TargetMode="External"/><Relationship Id="rId112" Type="http://schemas.openxmlformats.org/officeDocument/2006/relationships/hyperlink" Target="file:///C:\Users\S029244\Documents\3GPP\SA1%23108_Orlando\Docs\S1-244240.zip" TargetMode="External"/><Relationship Id="rId133" Type="http://schemas.openxmlformats.org/officeDocument/2006/relationships/hyperlink" Target="file:///C:\Users\S029244\Documents\3GPP\SA1%23108_Orlando\Docs\S1-244301.zip" TargetMode="External"/><Relationship Id="rId16" Type="http://schemas.openxmlformats.org/officeDocument/2006/relationships/hyperlink" Target="file:///C:\Users\S029244\Documents\3GPP\SA1%23108_Orlando\Docs\S1-244030.zip" TargetMode="External"/><Relationship Id="rId37" Type="http://schemas.openxmlformats.org/officeDocument/2006/relationships/hyperlink" Target="file:///C:\Users\S029244\Documents\3GPP\SA1%23108_Orlando\docs\S1-244507.zip" TargetMode="External"/><Relationship Id="rId58" Type="http://schemas.openxmlformats.org/officeDocument/2006/relationships/hyperlink" Target="file:///C:\Users\S029244\Documents\3GPP\SA1%23108_Orlando\docs\S1-244512.zip" TargetMode="External"/><Relationship Id="rId79" Type="http://schemas.openxmlformats.org/officeDocument/2006/relationships/hyperlink" Target="file:///C:\Users\S029244\Documents\3GPP\SA1%23108_Orlando\docs\S1-244519.zip" TargetMode="External"/><Relationship Id="rId102" Type="http://schemas.openxmlformats.org/officeDocument/2006/relationships/hyperlink" Target="file:///C:\Users\S029244\Documents\3GPP\SA1%23108_Orlando\docs\S1-244537.zip" TargetMode="External"/><Relationship Id="rId123" Type="http://schemas.openxmlformats.org/officeDocument/2006/relationships/hyperlink" Target="file:///D:\TSGS1_108_Orlando\Docs\S1-244247.zip" TargetMode="External"/><Relationship Id="rId144" Type="http://schemas.openxmlformats.org/officeDocument/2006/relationships/hyperlink" Target="file:///C:\Users\S029244\Documents\3GPP\SA1%23108_Orlando\Docs\S1-24414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customXml/itemProps4.xml><?xml version="1.0" encoding="utf-8"?>
<ds:datastoreItem xmlns:ds="http://schemas.openxmlformats.org/officeDocument/2006/customXml" ds:itemID="{9AE233BD-5B63-4D23-9D7A-E4C270039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30</TotalTime>
  <Pages>7</Pages>
  <Words>4180</Words>
  <Characters>23830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27955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Yusuke Nakano</cp:lastModifiedBy>
  <cp:revision>5</cp:revision>
  <cp:lastPrinted>2024-11-11T16:35:00Z</cp:lastPrinted>
  <dcterms:created xsi:type="dcterms:W3CDTF">2024-11-20T23:12:00Z</dcterms:created>
  <dcterms:modified xsi:type="dcterms:W3CDTF">2024-11-21T00:17:00Z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